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573" w:rsidRPr="00FA6FF0" w:rsidRDefault="00C32573" w:rsidP="00FA6FF0">
      <w:pPr>
        <w:spacing w:line="360" w:lineRule="auto"/>
        <w:jc w:val="center"/>
        <w:rPr>
          <w:rFonts w:ascii="黑体" w:eastAsia="黑体" w:hAnsi="黑体"/>
          <w:bCs/>
          <w:sz w:val="40"/>
          <w:szCs w:val="32"/>
        </w:rPr>
      </w:pPr>
      <w:r w:rsidRPr="00DF3CA3">
        <w:rPr>
          <w:rFonts w:ascii="黑体" w:eastAsia="黑体" w:hAnsi="黑体"/>
          <w:sz w:val="40"/>
          <w:szCs w:val="32"/>
        </w:rPr>
        <w:t>2015</w:t>
      </w:r>
      <w:r w:rsidRPr="00DF3CA3">
        <w:rPr>
          <w:rFonts w:ascii="黑体" w:eastAsia="黑体" w:hAnsi="黑体" w:hint="eastAsia"/>
          <w:sz w:val="40"/>
          <w:szCs w:val="32"/>
        </w:rPr>
        <w:t>年第二学期宁波市</w:t>
      </w:r>
      <w:r w:rsidRPr="00BD0A2E">
        <w:rPr>
          <w:rFonts w:ascii="黑体" w:eastAsia="黑体" w:hAnsi="黑体" w:hint="eastAsia"/>
          <w:sz w:val="40"/>
          <w:szCs w:val="32"/>
        </w:rPr>
        <w:t>九年级</w:t>
      </w:r>
      <w:r w:rsidRPr="00BD0A2E">
        <w:rPr>
          <w:rFonts w:ascii="黑体" w:eastAsia="黑体" w:hAnsi="黑体" w:hint="eastAsia"/>
          <w:bCs/>
          <w:sz w:val="40"/>
          <w:szCs w:val="32"/>
        </w:rPr>
        <w:t>数学期中试卷</w:t>
      </w:r>
      <w:r w:rsidRPr="00FA6FF0">
        <w:rPr>
          <w:rFonts w:ascii="黑体" w:eastAsia="黑体" w:hAnsi="黑体" w:hint="eastAsia"/>
          <w:bCs/>
          <w:sz w:val="40"/>
          <w:szCs w:val="32"/>
        </w:rPr>
        <w:t>答题卷</w:t>
      </w:r>
    </w:p>
    <w:p w:rsidR="00C32573" w:rsidRPr="001F5E04" w:rsidRDefault="00C32573" w:rsidP="005C16F1">
      <w:pPr>
        <w:spacing w:line="360" w:lineRule="auto"/>
        <w:rPr>
          <w:bCs/>
          <w:szCs w:val="18"/>
        </w:rPr>
      </w:pPr>
      <w:r w:rsidRPr="001F5E04">
        <w:rPr>
          <w:rFonts w:hint="eastAsia"/>
          <w:b/>
          <w:bCs/>
          <w:szCs w:val="18"/>
        </w:rPr>
        <w:t>一、选择题</w:t>
      </w:r>
      <w:r w:rsidRPr="001F5E04">
        <w:rPr>
          <w:rFonts w:hint="eastAsia"/>
          <w:bCs/>
          <w:szCs w:val="18"/>
        </w:rPr>
        <w:t>（每小题</w:t>
      </w:r>
      <w:r>
        <w:rPr>
          <w:bCs/>
          <w:szCs w:val="18"/>
        </w:rPr>
        <w:t>4</w:t>
      </w:r>
      <w:r w:rsidRPr="001F5E04">
        <w:rPr>
          <w:rFonts w:hint="eastAsia"/>
          <w:bCs/>
          <w:szCs w:val="18"/>
        </w:rPr>
        <w:t>分，共</w:t>
      </w:r>
      <w:r>
        <w:rPr>
          <w:bCs/>
          <w:szCs w:val="18"/>
        </w:rPr>
        <w:t>48</w:t>
      </w:r>
      <w:r w:rsidRPr="001F5E04">
        <w:rPr>
          <w:rFonts w:hint="eastAsia"/>
          <w:bCs/>
          <w:szCs w:val="18"/>
        </w:rPr>
        <w:t>分）</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
        <w:gridCol w:w="746"/>
        <w:gridCol w:w="746"/>
        <w:gridCol w:w="746"/>
        <w:gridCol w:w="746"/>
        <w:gridCol w:w="747"/>
        <w:gridCol w:w="746"/>
        <w:gridCol w:w="746"/>
        <w:gridCol w:w="746"/>
        <w:gridCol w:w="746"/>
        <w:gridCol w:w="594"/>
        <w:gridCol w:w="594"/>
        <w:gridCol w:w="594"/>
      </w:tblGrid>
      <w:tr w:rsidR="00C32573" w:rsidRPr="001F5E04" w:rsidTr="00190677">
        <w:trPr>
          <w:trHeight w:val="454"/>
        </w:trPr>
        <w:tc>
          <w:tcPr>
            <w:tcW w:w="746" w:type="dxa"/>
            <w:vAlign w:val="center"/>
          </w:tcPr>
          <w:p w:rsidR="00C32573" w:rsidRPr="001F5E04" w:rsidRDefault="00C32573" w:rsidP="00190677">
            <w:pPr>
              <w:spacing w:line="360" w:lineRule="auto"/>
              <w:jc w:val="center"/>
              <w:rPr>
                <w:bCs/>
                <w:szCs w:val="18"/>
              </w:rPr>
            </w:pPr>
            <w:r w:rsidRPr="001F5E04">
              <w:rPr>
                <w:rFonts w:hint="eastAsia"/>
                <w:bCs/>
                <w:szCs w:val="18"/>
              </w:rPr>
              <w:t>题号</w:t>
            </w:r>
          </w:p>
        </w:tc>
        <w:tc>
          <w:tcPr>
            <w:tcW w:w="746" w:type="dxa"/>
            <w:vAlign w:val="center"/>
          </w:tcPr>
          <w:p w:rsidR="00C32573" w:rsidRPr="001F5E04" w:rsidRDefault="00C32573" w:rsidP="00190677">
            <w:pPr>
              <w:spacing w:line="360" w:lineRule="auto"/>
              <w:jc w:val="center"/>
              <w:rPr>
                <w:bCs/>
                <w:szCs w:val="18"/>
              </w:rPr>
            </w:pPr>
            <w:r w:rsidRPr="001F5E04">
              <w:rPr>
                <w:bCs/>
                <w:szCs w:val="18"/>
              </w:rPr>
              <w:t>1</w:t>
            </w:r>
          </w:p>
        </w:tc>
        <w:tc>
          <w:tcPr>
            <w:tcW w:w="746" w:type="dxa"/>
            <w:vAlign w:val="center"/>
          </w:tcPr>
          <w:p w:rsidR="00C32573" w:rsidRPr="001F5E04" w:rsidRDefault="00C32573" w:rsidP="00190677">
            <w:pPr>
              <w:spacing w:line="360" w:lineRule="auto"/>
              <w:jc w:val="center"/>
              <w:rPr>
                <w:bCs/>
                <w:szCs w:val="18"/>
              </w:rPr>
            </w:pPr>
            <w:r w:rsidRPr="001F5E04">
              <w:rPr>
                <w:bCs/>
                <w:szCs w:val="18"/>
              </w:rPr>
              <w:t>2</w:t>
            </w:r>
          </w:p>
        </w:tc>
        <w:tc>
          <w:tcPr>
            <w:tcW w:w="746" w:type="dxa"/>
            <w:vAlign w:val="center"/>
          </w:tcPr>
          <w:p w:rsidR="00C32573" w:rsidRPr="001F5E04" w:rsidRDefault="00C32573" w:rsidP="00190677">
            <w:pPr>
              <w:spacing w:line="360" w:lineRule="auto"/>
              <w:jc w:val="center"/>
              <w:rPr>
                <w:bCs/>
                <w:szCs w:val="18"/>
              </w:rPr>
            </w:pPr>
            <w:r w:rsidRPr="001F5E04">
              <w:rPr>
                <w:bCs/>
                <w:szCs w:val="18"/>
              </w:rPr>
              <w:t>3</w:t>
            </w:r>
          </w:p>
        </w:tc>
        <w:tc>
          <w:tcPr>
            <w:tcW w:w="746" w:type="dxa"/>
            <w:vAlign w:val="center"/>
          </w:tcPr>
          <w:p w:rsidR="00C32573" w:rsidRPr="001F5E04" w:rsidRDefault="00C32573" w:rsidP="00190677">
            <w:pPr>
              <w:spacing w:line="360" w:lineRule="auto"/>
              <w:jc w:val="center"/>
              <w:rPr>
                <w:bCs/>
                <w:szCs w:val="18"/>
              </w:rPr>
            </w:pPr>
            <w:r w:rsidRPr="001F5E04">
              <w:rPr>
                <w:bCs/>
                <w:szCs w:val="18"/>
              </w:rPr>
              <w:t>4</w:t>
            </w:r>
          </w:p>
        </w:tc>
        <w:tc>
          <w:tcPr>
            <w:tcW w:w="747" w:type="dxa"/>
            <w:vAlign w:val="center"/>
          </w:tcPr>
          <w:p w:rsidR="00C32573" w:rsidRPr="001F5E04" w:rsidRDefault="00C32573" w:rsidP="00190677">
            <w:pPr>
              <w:spacing w:line="360" w:lineRule="auto"/>
              <w:jc w:val="center"/>
              <w:rPr>
                <w:bCs/>
                <w:szCs w:val="18"/>
              </w:rPr>
            </w:pPr>
            <w:r w:rsidRPr="001F5E04">
              <w:rPr>
                <w:bCs/>
                <w:szCs w:val="18"/>
              </w:rPr>
              <w:t>5</w:t>
            </w:r>
          </w:p>
        </w:tc>
        <w:tc>
          <w:tcPr>
            <w:tcW w:w="746" w:type="dxa"/>
            <w:vAlign w:val="center"/>
          </w:tcPr>
          <w:p w:rsidR="00C32573" w:rsidRPr="001F5E04" w:rsidRDefault="00C32573" w:rsidP="00190677">
            <w:pPr>
              <w:spacing w:line="360" w:lineRule="auto"/>
              <w:jc w:val="center"/>
              <w:rPr>
                <w:bCs/>
                <w:szCs w:val="18"/>
              </w:rPr>
            </w:pPr>
            <w:r w:rsidRPr="001F5E04">
              <w:rPr>
                <w:bCs/>
                <w:szCs w:val="18"/>
              </w:rPr>
              <w:t>6</w:t>
            </w:r>
          </w:p>
        </w:tc>
        <w:tc>
          <w:tcPr>
            <w:tcW w:w="746" w:type="dxa"/>
            <w:vAlign w:val="center"/>
          </w:tcPr>
          <w:p w:rsidR="00C32573" w:rsidRPr="001F5E04" w:rsidRDefault="00C32573" w:rsidP="00190677">
            <w:pPr>
              <w:spacing w:line="360" w:lineRule="auto"/>
              <w:jc w:val="center"/>
              <w:rPr>
                <w:bCs/>
                <w:szCs w:val="18"/>
              </w:rPr>
            </w:pPr>
            <w:r w:rsidRPr="001F5E04">
              <w:rPr>
                <w:bCs/>
                <w:szCs w:val="18"/>
              </w:rPr>
              <w:t>7</w:t>
            </w:r>
          </w:p>
        </w:tc>
        <w:tc>
          <w:tcPr>
            <w:tcW w:w="746" w:type="dxa"/>
            <w:vAlign w:val="center"/>
          </w:tcPr>
          <w:p w:rsidR="00C32573" w:rsidRPr="001F5E04" w:rsidRDefault="00C32573" w:rsidP="00190677">
            <w:pPr>
              <w:spacing w:line="360" w:lineRule="auto"/>
              <w:jc w:val="center"/>
              <w:rPr>
                <w:bCs/>
                <w:szCs w:val="18"/>
              </w:rPr>
            </w:pPr>
            <w:r w:rsidRPr="001F5E04">
              <w:rPr>
                <w:bCs/>
                <w:szCs w:val="18"/>
              </w:rPr>
              <w:t>8</w:t>
            </w:r>
          </w:p>
        </w:tc>
        <w:tc>
          <w:tcPr>
            <w:tcW w:w="746" w:type="dxa"/>
            <w:vAlign w:val="center"/>
          </w:tcPr>
          <w:p w:rsidR="00C32573" w:rsidRPr="001F5E04" w:rsidRDefault="00C32573" w:rsidP="00190677">
            <w:pPr>
              <w:spacing w:line="360" w:lineRule="auto"/>
              <w:jc w:val="center"/>
              <w:rPr>
                <w:bCs/>
                <w:szCs w:val="18"/>
              </w:rPr>
            </w:pPr>
            <w:r w:rsidRPr="001F5E04">
              <w:rPr>
                <w:bCs/>
                <w:szCs w:val="18"/>
              </w:rPr>
              <w:t>9</w:t>
            </w:r>
          </w:p>
        </w:tc>
        <w:tc>
          <w:tcPr>
            <w:tcW w:w="594" w:type="dxa"/>
            <w:vAlign w:val="center"/>
          </w:tcPr>
          <w:p w:rsidR="00C32573" w:rsidRPr="001F5E04" w:rsidRDefault="00C32573" w:rsidP="00190677">
            <w:pPr>
              <w:spacing w:line="360" w:lineRule="auto"/>
              <w:jc w:val="center"/>
              <w:rPr>
                <w:bCs/>
                <w:szCs w:val="18"/>
              </w:rPr>
            </w:pPr>
            <w:r w:rsidRPr="001F5E04">
              <w:rPr>
                <w:bCs/>
                <w:szCs w:val="18"/>
              </w:rPr>
              <w:t>10</w:t>
            </w:r>
          </w:p>
        </w:tc>
        <w:tc>
          <w:tcPr>
            <w:tcW w:w="594" w:type="dxa"/>
            <w:vAlign w:val="center"/>
          </w:tcPr>
          <w:p w:rsidR="00C32573" w:rsidRPr="001F5E04" w:rsidRDefault="00C32573" w:rsidP="00190677">
            <w:pPr>
              <w:spacing w:line="360" w:lineRule="auto"/>
              <w:jc w:val="center"/>
              <w:rPr>
                <w:bCs/>
                <w:szCs w:val="18"/>
              </w:rPr>
            </w:pPr>
            <w:r>
              <w:rPr>
                <w:bCs/>
                <w:szCs w:val="18"/>
              </w:rPr>
              <w:t>11</w:t>
            </w:r>
          </w:p>
        </w:tc>
        <w:tc>
          <w:tcPr>
            <w:tcW w:w="594" w:type="dxa"/>
            <w:vAlign w:val="center"/>
          </w:tcPr>
          <w:p w:rsidR="00C32573" w:rsidRPr="001F5E04" w:rsidRDefault="00C32573" w:rsidP="00190677">
            <w:pPr>
              <w:spacing w:line="360" w:lineRule="auto"/>
              <w:jc w:val="center"/>
              <w:rPr>
                <w:bCs/>
                <w:szCs w:val="18"/>
              </w:rPr>
            </w:pPr>
            <w:r>
              <w:rPr>
                <w:bCs/>
                <w:szCs w:val="18"/>
              </w:rPr>
              <w:t>12</w:t>
            </w:r>
          </w:p>
        </w:tc>
      </w:tr>
      <w:tr w:rsidR="00C32573" w:rsidRPr="001F5E04" w:rsidTr="00190677">
        <w:trPr>
          <w:trHeight w:val="459"/>
        </w:trPr>
        <w:tc>
          <w:tcPr>
            <w:tcW w:w="746" w:type="dxa"/>
            <w:vAlign w:val="center"/>
          </w:tcPr>
          <w:p w:rsidR="00C32573" w:rsidRPr="001F5E04" w:rsidRDefault="00C32573" w:rsidP="00190677">
            <w:pPr>
              <w:spacing w:line="360" w:lineRule="auto"/>
              <w:jc w:val="center"/>
              <w:rPr>
                <w:bCs/>
                <w:szCs w:val="18"/>
              </w:rPr>
            </w:pPr>
            <w:r w:rsidRPr="001F5E04">
              <w:rPr>
                <w:rFonts w:hint="eastAsia"/>
                <w:bCs/>
                <w:szCs w:val="18"/>
              </w:rPr>
              <w:t>答案</w:t>
            </w: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7"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746" w:type="dxa"/>
            <w:vAlign w:val="center"/>
          </w:tcPr>
          <w:p w:rsidR="00C32573" w:rsidRPr="001F5E04" w:rsidRDefault="00C32573" w:rsidP="00190677">
            <w:pPr>
              <w:spacing w:line="360" w:lineRule="auto"/>
              <w:jc w:val="center"/>
              <w:rPr>
                <w:bCs/>
                <w:szCs w:val="18"/>
              </w:rPr>
            </w:pPr>
          </w:p>
        </w:tc>
        <w:tc>
          <w:tcPr>
            <w:tcW w:w="594" w:type="dxa"/>
            <w:vAlign w:val="center"/>
          </w:tcPr>
          <w:p w:rsidR="00C32573" w:rsidRPr="001F5E04" w:rsidRDefault="00C32573" w:rsidP="00190677">
            <w:pPr>
              <w:spacing w:line="360" w:lineRule="auto"/>
              <w:jc w:val="center"/>
              <w:rPr>
                <w:bCs/>
                <w:szCs w:val="18"/>
              </w:rPr>
            </w:pPr>
          </w:p>
        </w:tc>
        <w:tc>
          <w:tcPr>
            <w:tcW w:w="594" w:type="dxa"/>
            <w:vAlign w:val="center"/>
          </w:tcPr>
          <w:p w:rsidR="00C32573" w:rsidRPr="001F5E04" w:rsidRDefault="00C32573" w:rsidP="00190677">
            <w:pPr>
              <w:spacing w:line="360" w:lineRule="auto"/>
              <w:jc w:val="center"/>
              <w:rPr>
                <w:bCs/>
                <w:szCs w:val="18"/>
              </w:rPr>
            </w:pPr>
          </w:p>
        </w:tc>
        <w:tc>
          <w:tcPr>
            <w:tcW w:w="594" w:type="dxa"/>
            <w:vAlign w:val="center"/>
          </w:tcPr>
          <w:p w:rsidR="00C32573" w:rsidRPr="001F5E04" w:rsidRDefault="00C32573" w:rsidP="00190677">
            <w:pPr>
              <w:spacing w:line="360" w:lineRule="auto"/>
              <w:jc w:val="center"/>
              <w:rPr>
                <w:bCs/>
                <w:szCs w:val="18"/>
              </w:rPr>
            </w:pPr>
          </w:p>
        </w:tc>
      </w:tr>
      <w:tr w:rsidR="00C32573" w:rsidRPr="001F5E04" w:rsidTr="00190677">
        <w:tc>
          <w:tcPr>
            <w:tcW w:w="9243" w:type="dxa"/>
            <w:gridSpan w:val="13"/>
          </w:tcPr>
          <w:p w:rsidR="00C32573" w:rsidRPr="001F5E04" w:rsidRDefault="00C32573" w:rsidP="00190677">
            <w:pPr>
              <w:spacing w:line="360" w:lineRule="auto"/>
              <w:rPr>
                <w:bCs/>
                <w:szCs w:val="18"/>
              </w:rPr>
            </w:pPr>
            <w:r w:rsidRPr="001F5E04">
              <w:rPr>
                <w:rFonts w:hint="eastAsia"/>
                <w:b/>
                <w:bCs/>
                <w:szCs w:val="18"/>
              </w:rPr>
              <w:t>二、填空题</w:t>
            </w:r>
            <w:r w:rsidRPr="001F5E04">
              <w:rPr>
                <w:rFonts w:hint="eastAsia"/>
                <w:bCs/>
                <w:szCs w:val="18"/>
              </w:rPr>
              <w:t>（每小题</w:t>
            </w:r>
            <w:r w:rsidRPr="001F5E04">
              <w:rPr>
                <w:bCs/>
                <w:szCs w:val="18"/>
              </w:rPr>
              <w:t>4</w:t>
            </w:r>
            <w:r w:rsidRPr="001F5E04">
              <w:rPr>
                <w:rFonts w:hint="eastAsia"/>
                <w:bCs/>
                <w:szCs w:val="18"/>
              </w:rPr>
              <w:t>分，共</w:t>
            </w:r>
            <w:r w:rsidRPr="001F5E04">
              <w:rPr>
                <w:bCs/>
                <w:szCs w:val="18"/>
              </w:rPr>
              <w:t>24</w:t>
            </w:r>
            <w:r w:rsidRPr="001F5E04">
              <w:rPr>
                <w:rFonts w:hint="eastAsia"/>
                <w:bCs/>
                <w:szCs w:val="18"/>
              </w:rPr>
              <w:t>分）</w:t>
            </w:r>
          </w:p>
          <w:p w:rsidR="00C32573" w:rsidRPr="001F5E04" w:rsidRDefault="00C32573" w:rsidP="00190677">
            <w:pPr>
              <w:spacing w:line="360" w:lineRule="auto"/>
              <w:rPr>
                <w:bCs/>
                <w:szCs w:val="18"/>
              </w:rPr>
            </w:pPr>
            <w:r w:rsidRPr="001F5E04">
              <w:rPr>
                <w:bCs/>
                <w:szCs w:val="18"/>
              </w:rPr>
              <w:t>1</w:t>
            </w:r>
            <w:r>
              <w:rPr>
                <w:bCs/>
                <w:szCs w:val="18"/>
              </w:rPr>
              <w:t>3</w:t>
            </w:r>
            <w:r w:rsidRPr="001F5E04">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rPr>
              <w:t xml:space="preserve">；　</w:t>
            </w:r>
            <w:r w:rsidRPr="001F5E04">
              <w:rPr>
                <w:bCs/>
                <w:szCs w:val="18"/>
              </w:rPr>
              <w:t xml:space="preserve">     1</w:t>
            </w:r>
            <w:r>
              <w:rPr>
                <w:bCs/>
                <w:szCs w:val="18"/>
              </w:rPr>
              <w:t>4</w:t>
            </w:r>
            <w:r w:rsidRPr="001F5E04">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rPr>
              <w:t xml:space="preserve">；　</w:t>
            </w:r>
          </w:p>
          <w:p w:rsidR="00C32573" w:rsidRPr="001F5E04" w:rsidRDefault="00C32573" w:rsidP="00190677">
            <w:pPr>
              <w:spacing w:line="360" w:lineRule="auto"/>
              <w:rPr>
                <w:bCs/>
                <w:szCs w:val="18"/>
              </w:rPr>
            </w:pPr>
            <w:r w:rsidRPr="001F5E04">
              <w:rPr>
                <w:bCs/>
                <w:szCs w:val="18"/>
              </w:rPr>
              <w:t>1</w:t>
            </w:r>
            <w:r>
              <w:rPr>
                <w:bCs/>
                <w:szCs w:val="18"/>
              </w:rPr>
              <w:t>5</w:t>
            </w:r>
            <w:r w:rsidRPr="001F5E04">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rPr>
              <w:t>；</w:t>
            </w:r>
            <w:r w:rsidRPr="001F5E04">
              <w:rPr>
                <w:bCs/>
                <w:szCs w:val="18"/>
              </w:rPr>
              <w:t xml:space="preserve">       1</w:t>
            </w:r>
            <w:r>
              <w:rPr>
                <w:bCs/>
                <w:szCs w:val="18"/>
              </w:rPr>
              <w:t>6</w:t>
            </w:r>
            <w:r w:rsidRPr="001F5E04">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rPr>
              <w:t xml:space="preserve">；　</w:t>
            </w:r>
          </w:p>
          <w:p w:rsidR="00C32573" w:rsidRPr="001F5E04" w:rsidRDefault="00C32573" w:rsidP="00190677">
            <w:pPr>
              <w:spacing w:line="360" w:lineRule="auto"/>
              <w:rPr>
                <w:bCs/>
              </w:rPr>
            </w:pPr>
            <w:r w:rsidRPr="001F5E04">
              <w:rPr>
                <w:bCs/>
                <w:szCs w:val="18"/>
              </w:rPr>
              <w:t>1</w:t>
            </w:r>
            <w:r>
              <w:rPr>
                <w:bCs/>
                <w:szCs w:val="18"/>
              </w:rPr>
              <w:t>7</w:t>
            </w:r>
            <w:r w:rsidRPr="001F5E04">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rPr>
              <w:t xml:space="preserve">；　</w:t>
            </w:r>
            <w:r w:rsidRPr="001F5E04">
              <w:rPr>
                <w:bCs/>
                <w:szCs w:val="18"/>
              </w:rPr>
              <w:t xml:space="preserve">     1</w:t>
            </w:r>
            <w:r>
              <w:rPr>
                <w:bCs/>
                <w:szCs w:val="18"/>
              </w:rPr>
              <w:t>8</w:t>
            </w:r>
            <w:r w:rsidRPr="001F5E04">
              <w:rPr>
                <w:bCs/>
                <w:szCs w:val="18"/>
              </w:rPr>
              <w:t>.</w:t>
            </w:r>
            <w:r>
              <w:rPr>
                <w:bCs/>
                <w:szCs w:val="18"/>
              </w:rPr>
              <w:t xml:space="preserve"> </w:t>
            </w:r>
            <w:r w:rsidRPr="001F5E04">
              <w:rPr>
                <w:rFonts w:hint="eastAsia"/>
                <w:bCs/>
                <w:szCs w:val="18"/>
                <w:u w:val="single"/>
              </w:rPr>
              <w:t xml:space="preserve">　　</w:t>
            </w:r>
            <w:r w:rsidRPr="001F5E04">
              <w:rPr>
                <w:bCs/>
                <w:szCs w:val="18"/>
                <w:u w:val="single"/>
              </w:rPr>
              <w:t xml:space="preserve"> </w:t>
            </w:r>
            <w:r w:rsidRPr="001F5E04">
              <w:rPr>
                <w:rFonts w:hint="eastAsia"/>
                <w:bCs/>
                <w:szCs w:val="18"/>
                <w:u w:val="single"/>
              </w:rPr>
              <w:t xml:space="preserve">　</w:t>
            </w:r>
            <w:r w:rsidRPr="001F5E04">
              <w:rPr>
                <w:bCs/>
                <w:szCs w:val="18"/>
                <w:u w:val="single"/>
              </w:rPr>
              <w:t xml:space="preserve">    </w:t>
            </w:r>
            <w:r>
              <w:rPr>
                <w:bCs/>
                <w:szCs w:val="18"/>
                <w:u w:val="single"/>
              </w:rPr>
              <w:t xml:space="preserve">    </w:t>
            </w:r>
            <w:r w:rsidRPr="001F5E04">
              <w:rPr>
                <w:bCs/>
                <w:szCs w:val="18"/>
                <w:u w:val="single"/>
              </w:rPr>
              <w:t xml:space="preserve">    </w:t>
            </w:r>
            <w:r w:rsidRPr="001F5E04">
              <w:rPr>
                <w:bCs/>
                <w:szCs w:val="18"/>
              </w:rPr>
              <w:t>.</w:t>
            </w:r>
          </w:p>
        </w:tc>
      </w:tr>
      <w:tr w:rsidR="00C32573" w:rsidRPr="001F5E04" w:rsidTr="000F6AA4">
        <w:trPr>
          <w:trHeight w:val="8567"/>
        </w:trPr>
        <w:tc>
          <w:tcPr>
            <w:tcW w:w="9243" w:type="dxa"/>
            <w:gridSpan w:val="13"/>
          </w:tcPr>
          <w:p w:rsidR="00C32573" w:rsidRPr="001F5E04" w:rsidRDefault="00C32573" w:rsidP="00190677">
            <w:pPr>
              <w:spacing w:line="360" w:lineRule="auto"/>
              <w:rPr>
                <w:szCs w:val="21"/>
              </w:rPr>
            </w:pPr>
            <w:r w:rsidRPr="001F5E04">
              <w:rPr>
                <w:rFonts w:hint="eastAsia"/>
                <w:b/>
                <w:szCs w:val="21"/>
              </w:rPr>
              <w:t>三、解答题</w:t>
            </w:r>
            <w:r w:rsidRPr="001F5E04">
              <w:rPr>
                <w:rFonts w:hint="eastAsia"/>
                <w:szCs w:val="21"/>
              </w:rPr>
              <w:t>（本题有</w:t>
            </w:r>
            <w:r w:rsidRPr="001F5E04">
              <w:rPr>
                <w:szCs w:val="21"/>
              </w:rPr>
              <w:t>8</w:t>
            </w:r>
            <w:r w:rsidRPr="001F5E04">
              <w:rPr>
                <w:rFonts w:hint="eastAsia"/>
                <w:szCs w:val="21"/>
              </w:rPr>
              <w:t>小题，共</w:t>
            </w:r>
            <w:r>
              <w:rPr>
                <w:szCs w:val="21"/>
              </w:rPr>
              <w:t>78</w:t>
            </w:r>
            <w:r w:rsidRPr="001F5E04">
              <w:rPr>
                <w:rFonts w:hint="eastAsia"/>
                <w:szCs w:val="21"/>
              </w:rPr>
              <w:t>分，各小题都必须写出解答过程）</w:t>
            </w:r>
          </w:p>
          <w:p w:rsidR="00C32573" w:rsidRPr="001F5E04" w:rsidRDefault="00C32573" w:rsidP="00190677">
            <w:pPr>
              <w:pStyle w:val="DefaultParagraph"/>
              <w:spacing w:line="360" w:lineRule="auto"/>
              <w:rPr>
                <w:rFonts w:hAnsi="Times New Roman"/>
                <w:bCs/>
                <w:szCs w:val="21"/>
              </w:rPr>
            </w:pPr>
            <w:r w:rsidRPr="001F5E04">
              <w:rPr>
                <w:rFonts w:hAnsi="Times New Roman"/>
                <w:szCs w:val="21"/>
              </w:rPr>
              <w:t>1</w:t>
            </w:r>
            <w:r>
              <w:rPr>
                <w:rFonts w:hAnsi="Times New Roman"/>
                <w:szCs w:val="21"/>
              </w:rPr>
              <w:t>9</w:t>
            </w:r>
            <w:r w:rsidRPr="001F5E04">
              <w:rPr>
                <w:rFonts w:hAnsi="Times New Roman" w:hint="eastAsia"/>
                <w:szCs w:val="21"/>
              </w:rPr>
              <w:t>．</w:t>
            </w:r>
            <w:r w:rsidRPr="001F5E04">
              <w:rPr>
                <w:rFonts w:hAnsi="Times New Roman" w:hint="eastAsia"/>
              </w:rPr>
              <w:t>（本题</w:t>
            </w:r>
            <w:r w:rsidRPr="001F5E04">
              <w:rPr>
                <w:rFonts w:hAnsi="Times New Roman"/>
              </w:rPr>
              <w:t>6</w:t>
            </w:r>
            <w:r w:rsidRPr="001F5E04">
              <w:rPr>
                <w:rFonts w:hAnsi="Times New Roman" w:hint="eastAsia"/>
              </w:rPr>
              <w:t>分）</w:t>
            </w:r>
          </w:p>
          <w:p w:rsidR="00C32573" w:rsidRPr="001F5E04" w:rsidRDefault="00C32573" w:rsidP="00190677">
            <w:pPr>
              <w:spacing w:line="360" w:lineRule="auto"/>
              <w:rPr>
                <w:szCs w:val="21"/>
              </w:rPr>
            </w:pPr>
          </w:p>
          <w:p w:rsidR="00C32573" w:rsidRPr="001F5E04" w:rsidRDefault="00C32573" w:rsidP="00190677">
            <w:pPr>
              <w:tabs>
                <w:tab w:val="center" w:pos="4153"/>
              </w:tabs>
              <w:spacing w:line="360" w:lineRule="auto"/>
              <w:jc w:val="left"/>
            </w:pPr>
          </w:p>
          <w:p w:rsidR="00C32573" w:rsidRPr="001F5E04" w:rsidRDefault="00C32573" w:rsidP="00190677">
            <w:pPr>
              <w:tabs>
                <w:tab w:val="center" w:pos="4153"/>
              </w:tabs>
              <w:spacing w:line="360" w:lineRule="auto"/>
              <w:jc w:val="left"/>
            </w:pPr>
          </w:p>
          <w:p w:rsidR="00C32573" w:rsidRPr="001F5E04" w:rsidRDefault="00C32573" w:rsidP="00190677">
            <w:pPr>
              <w:tabs>
                <w:tab w:val="center" w:pos="4153"/>
              </w:tabs>
              <w:spacing w:line="360" w:lineRule="auto"/>
              <w:jc w:val="left"/>
            </w:pPr>
          </w:p>
          <w:p w:rsidR="00C32573" w:rsidRPr="001F5E04" w:rsidRDefault="00C32573" w:rsidP="00190677">
            <w:pPr>
              <w:tabs>
                <w:tab w:val="center" w:pos="4153"/>
              </w:tabs>
              <w:spacing w:line="360" w:lineRule="auto"/>
              <w:jc w:val="left"/>
            </w:pPr>
          </w:p>
          <w:p w:rsidR="00C32573" w:rsidRPr="001F5E04" w:rsidRDefault="00C32573" w:rsidP="00190677">
            <w:pPr>
              <w:tabs>
                <w:tab w:val="center" w:pos="4153"/>
              </w:tabs>
              <w:spacing w:line="360" w:lineRule="auto"/>
              <w:jc w:val="left"/>
            </w:pPr>
          </w:p>
        </w:tc>
      </w:tr>
      <w:tr w:rsidR="00C32573" w:rsidRPr="001F5E04" w:rsidTr="00190677">
        <w:trPr>
          <w:trHeight w:val="5295"/>
        </w:trPr>
        <w:tc>
          <w:tcPr>
            <w:tcW w:w="9243" w:type="dxa"/>
            <w:gridSpan w:val="13"/>
          </w:tcPr>
          <w:p w:rsidR="00C32573" w:rsidRPr="001F5E04" w:rsidRDefault="00C32573" w:rsidP="00190677">
            <w:pPr>
              <w:spacing w:line="360" w:lineRule="auto"/>
            </w:pPr>
            <w:r>
              <w:rPr>
                <w:szCs w:val="21"/>
              </w:rPr>
              <w:t>20</w:t>
            </w:r>
            <w:r w:rsidRPr="001F5E04">
              <w:rPr>
                <w:rFonts w:hint="eastAsia"/>
                <w:szCs w:val="21"/>
              </w:rPr>
              <w:t>．</w:t>
            </w:r>
            <w:r w:rsidRPr="001F5E04">
              <w:rPr>
                <w:rFonts w:hint="eastAsia"/>
              </w:rPr>
              <w:t>（本题</w:t>
            </w:r>
            <w:r>
              <w:t>8</w:t>
            </w:r>
            <w:r w:rsidRPr="001F5E04">
              <w:rPr>
                <w:rFonts w:hint="eastAsia"/>
              </w:rPr>
              <w:t>分）</w:t>
            </w:r>
          </w:p>
          <w:p w:rsidR="00C32573" w:rsidRPr="001F5E04" w:rsidRDefault="00C32573" w:rsidP="00190677">
            <w:pPr>
              <w:spacing w:line="360" w:lineRule="auto"/>
            </w:pPr>
          </w:p>
          <w:p w:rsidR="00C32573" w:rsidRPr="001F5E04" w:rsidRDefault="00C32573" w:rsidP="00190677">
            <w:pPr>
              <w:spacing w:line="360" w:lineRule="auto"/>
            </w:pPr>
          </w:p>
          <w:p w:rsidR="00C32573" w:rsidRPr="001F5E04" w:rsidRDefault="00C32573" w:rsidP="00190677">
            <w:pPr>
              <w:spacing w:line="360" w:lineRule="auto"/>
            </w:pPr>
          </w:p>
          <w:p w:rsidR="00C32573" w:rsidRPr="001F5E04" w:rsidRDefault="00C32573" w:rsidP="00190677">
            <w:pPr>
              <w:spacing w:line="360" w:lineRule="auto"/>
            </w:pPr>
          </w:p>
          <w:p w:rsidR="00C32573" w:rsidRPr="001F5E04" w:rsidRDefault="00C32573" w:rsidP="00190677">
            <w:pPr>
              <w:spacing w:line="360" w:lineRule="auto"/>
            </w:pPr>
          </w:p>
          <w:p w:rsidR="00C32573" w:rsidRPr="001F5E04" w:rsidRDefault="00C32573" w:rsidP="00190677">
            <w:pPr>
              <w:spacing w:line="360" w:lineRule="auto"/>
            </w:pPr>
          </w:p>
          <w:p w:rsidR="00C32573" w:rsidRDefault="00C32573" w:rsidP="00190677">
            <w:pPr>
              <w:spacing w:line="360" w:lineRule="auto"/>
            </w:pPr>
          </w:p>
          <w:p w:rsidR="00C32573" w:rsidRPr="001F5E04" w:rsidRDefault="00C32573" w:rsidP="00190677">
            <w:pPr>
              <w:spacing w:line="360" w:lineRule="auto"/>
            </w:pPr>
          </w:p>
          <w:p w:rsidR="00C32573" w:rsidRDefault="00C32573" w:rsidP="00190677">
            <w:pPr>
              <w:spacing w:line="360" w:lineRule="auto"/>
            </w:pPr>
          </w:p>
          <w:p w:rsidR="00C32573" w:rsidRPr="001F5E04" w:rsidRDefault="00C32573" w:rsidP="00190677">
            <w:pPr>
              <w:spacing w:line="360" w:lineRule="auto"/>
            </w:pPr>
          </w:p>
          <w:p w:rsidR="00C32573" w:rsidRPr="001F5E04" w:rsidRDefault="00C32573" w:rsidP="00190677">
            <w:pPr>
              <w:spacing w:line="360" w:lineRule="auto"/>
              <w:ind w:firstLineChars="600" w:firstLine="1265"/>
              <w:rPr>
                <w:b/>
                <w:szCs w:val="21"/>
              </w:rPr>
            </w:pPr>
          </w:p>
        </w:tc>
      </w:tr>
      <w:tr w:rsidR="00C32573" w:rsidRPr="001F5E04" w:rsidTr="000F6AA4">
        <w:trPr>
          <w:trHeight w:val="6386"/>
        </w:trPr>
        <w:tc>
          <w:tcPr>
            <w:tcW w:w="9243" w:type="dxa"/>
            <w:gridSpan w:val="13"/>
          </w:tcPr>
          <w:p w:rsidR="00C32573" w:rsidRPr="001F5E04" w:rsidRDefault="00C32573" w:rsidP="00190677">
            <w:pPr>
              <w:spacing w:line="360" w:lineRule="auto"/>
              <w:rPr>
                <w:b/>
                <w:szCs w:val="21"/>
              </w:rPr>
            </w:pPr>
            <w:r>
              <w:rPr>
                <w:noProof/>
              </w:rPr>
              <w:pict>
                <v:group id="_x0000_s1026" style="position:absolute;left:0;text-align:left;margin-left:238.3pt;margin-top:7.3pt;width:204.95pt;height:127.8pt;z-index:251655168;mso-position-horizontal-relative:text;mso-position-vertical-relative:text" coordorigin="6566,6901" coordsize="4099,2556">
                  <v:group id="_x0000_s1027" alt="" style="position:absolute;left:6945;top:6901;width:3720;height:2461" coordorigin="2040,3425" coordsize="3720,2461">
                    <v:shapetype id="_x0000_t202" coordsize="21600,21600" o:spt="202" path="m,l,21600r21600,l21600,xe">
                      <v:stroke joinstyle="miter"/>
                      <v:path gradientshapeok="t" o:connecttype="rect"/>
                    </v:shapetype>
                    <v:shape id="_x0000_s1028" type="#_x0000_t202" style="position:absolute;left:2310;top:3425;width:3450;height:468" filled="f" stroked="f">
                      <v:textbox style="mso-next-textbox:#_x0000_s1028">
                        <w:txbxContent>
                          <w:p w:rsidR="00C32573" w:rsidRDefault="00C32573" w:rsidP="005C16F1">
                            <w:pPr>
                              <w:rPr>
                                <w:sz w:val="18"/>
                                <w:szCs w:val="18"/>
                              </w:rPr>
                            </w:pPr>
                            <w:r>
                              <w:rPr>
                                <w:rFonts w:hint="eastAsia"/>
                                <w:sz w:val="18"/>
                                <w:szCs w:val="18"/>
                              </w:rPr>
                              <w:t>部分学生每天户外活动时间条形统计图</w:t>
                            </w:r>
                          </w:p>
                        </w:txbxContent>
                      </v:textbox>
                    </v:shape>
                    <v:group id="_x0000_s1029" style="position:absolute;left:2040;top:3686;width:3660;height:2200" coordorigin="2040,3686" coordsize="3660,2200">
                      <v:shape id="_x0000_s1030" type="#_x0000_t202" style="position:absolute;left:2400;top:3686;width:733;height:468" filled="f" stroked="f">
                        <v:textbox style="mso-next-textbox:#_x0000_s1030">
                          <w:txbxContent>
                            <w:p w:rsidR="00C32573" w:rsidRDefault="00C32573" w:rsidP="005C16F1">
                              <w:pPr>
                                <w:rPr>
                                  <w:sz w:val="18"/>
                                  <w:szCs w:val="18"/>
                                </w:rPr>
                              </w:pPr>
                              <w:r>
                                <w:rPr>
                                  <w:rFonts w:hint="eastAsia"/>
                                  <w:sz w:val="18"/>
                                  <w:szCs w:val="18"/>
                                </w:rPr>
                                <w:t>人数</w:t>
                              </w:r>
                            </w:p>
                          </w:txbxContent>
                        </v:textbox>
                      </v:shape>
                      <v:group id="_x0000_s1031" style="position:absolute;left:2625;top:5372;width:3075;height:514" coordorigin="2805,4764" coordsize="3075,514">
                        <v:shape id="_x0000_s1032" type="#_x0000_t202" style="position:absolute;left:4560;top:4809;width:1320;height:469" filled="f" stroked="f">
                          <v:textbox style="mso-next-textbox:#_x0000_s1032">
                            <w:txbxContent>
                              <w:p w:rsidR="00C32573" w:rsidRDefault="00C32573" w:rsidP="005C16F1">
                                <w:pPr>
                                  <w:rPr>
                                    <w:sz w:val="18"/>
                                    <w:szCs w:val="18"/>
                                  </w:rPr>
                                </w:pPr>
                                <w:r>
                                  <w:rPr>
                                    <w:rFonts w:hint="eastAsia"/>
                                    <w:sz w:val="18"/>
                                    <w:szCs w:val="18"/>
                                  </w:rPr>
                                  <w:t>时间（小时）</w:t>
                                </w:r>
                              </w:p>
                            </w:txbxContent>
                          </v:textbox>
                        </v:shape>
                        <v:shape id="_x0000_s1033" type="#_x0000_t202" style="position:absolute;left:2805;top:4770;width:541;height:469" filled="f" stroked="f">
                          <v:textbox style="mso-next-textbox:#_x0000_s1033">
                            <w:txbxContent>
                              <w:p w:rsidR="00C32573" w:rsidRDefault="00C32573" w:rsidP="005C16F1">
                                <w:pPr>
                                  <w:rPr>
                                    <w:b/>
                                    <w:sz w:val="18"/>
                                    <w:szCs w:val="18"/>
                                  </w:rPr>
                                </w:pPr>
                                <w:r>
                                  <w:rPr>
                                    <w:b/>
                                    <w:sz w:val="18"/>
                                    <w:szCs w:val="18"/>
                                  </w:rPr>
                                  <w:t>0.5</w:t>
                                </w:r>
                              </w:p>
                            </w:txbxContent>
                          </v:textbox>
                        </v:shape>
                        <v:shape id="_x0000_s1034" type="#_x0000_t202" style="position:absolute;left:3326;top:4764;width:544;height:469" filled="f" stroked="f">
                          <v:textbox style="mso-next-textbox:#_x0000_s1034">
                            <w:txbxContent>
                              <w:p w:rsidR="00C32573" w:rsidRDefault="00C32573" w:rsidP="005C16F1">
                                <w:pPr>
                                  <w:rPr>
                                    <w:sz w:val="18"/>
                                    <w:szCs w:val="18"/>
                                  </w:rPr>
                                </w:pPr>
                                <w:r>
                                  <w:rPr>
                                    <w:b/>
                                    <w:sz w:val="18"/>
                                    <w:szCs w:val="18"/>
                                  </w:rPr>
                                  <w:t>1</w:t>
                                </w:r>
                              </w:p>
                            </w:txbxContent>
                          </v:textbox>
                        </v:shape>
                        <v:shape id="_x0000_s1035" type="#_x0000_t202" style="position:absolute;left:3690;top:4779;width:541;height:468" filled="f" stroked="f">
                          <v:textbox style="mso-next-textbox:#_x0000_s1035">
                            <w:txbxContent>
                              <w:p w:rsidR="00C32573" w:rsidRDefault="00C32573" w:rsidP="005C16F1">
                                <w:r>
                                  <w:rPr>
                                    <w:b/>
                                    <w:sz w:val="18"/>
                                    <w:szCs w:val="18"/>
                                  </w:rPr>
                                  <w:t>1.5</w:t>
                                </w:r>
                              </w:p>
                            </w:txbxContent>
                          </v:textbox>
                        </v:shape>
                        <v:shape id="_x0000_s1036" type="#_x0000_t202" style="position:absolute;left:4230;top:4764;width:542;height:469" filled="f" stroked="f">
                          <v:textbox style="mso-next-textbox:#_x0000_s1036">
                            <w:txbxContent>
                              <w:p w:rsidR="00C32573" w:rsidRDefault="00C32573" w:rsidP="005C16F1">
                                <w:r>
                                  <w:rPr>
                                    <w:b/>
                                    <w:sz w:val="18"/>
                                    <w:szCs w:val="18"/>
                                  </w:rPr>
                                  <w:t>2</w:t>
                                </w:r>
                              </w:p>
                            </w:txbxContent>
                          </v:textbox>
                        </v:shape>
                      </v:group>
                      <v:group id="_x0000_s1037" style="position:absolute;left:2040;top:3949;width:675;height:1524" coordorigin="2040,3949" coordsize="675,1524">
                        <v:shape id="_x0000_s1038" type="#_x0000_t202" style="position:absolute;left:2100;top:5005;width:539;height:468" filled="f" stroked="f">
                          <v:textbox style="mso-next-textbox:#_x0000_s1038">
                            <w:txbxContent>
                              <w:p w:rsidR="00C32573" w:rsidRDefault="00C32573" w:rsidP="005C16F1">
                                <w:pPr>
                                  <w:rPr>
                                    <w:b/>
                                    <w:sz w:val="18"/>
                                    <w:szCs w:val="18"/>
                                  </w:rPr>
                                </w:pPr>
                                <w:r>
                                  <w:rPr>
                                    <w:b/>
                                    <w:sz w:val="18"/>
                                    <w:szCs w:val="18"/>
                                  </w:rPr>
                                  <w:t>40</w:t>
                                </w:r>
                              </w:p>
                            </w:txbxContent>
                          </v:textbox>
                        </v:shape>
                        <v:shape id="_x0000_s1039" type="#_x0000_t202" style="position:absolute;left:2110;top:4763;width:500;height:468" filled="f" stroked="f">
                          <v:textbox style="mso-next-textbox:#_x0000_s1039">
                            <w:txbxContent>
                              <w:p w:rsidR="00C32573" w:rsidRDefault="00C32573" w:rsidP="005C16F1">
                                <w:pPr>
                                  <w:rPr>
                                    <w:b/>
                                    <w:sz w:val="18"/>
                                    <w:szCs w:val="18"/>
                                  </w:rPr>
                                </w:pPr>
                                <w:r>
                                  <w:rPr>
                                    <w:b/>
                                    <w:sz w:val="18"/>
                                    <w:szCs w:val="18"/>
                                  </w:rPr>
                                  <w:t>80</w:t>
                                </w:r>
                              </w:p>
                            </w:txbxContent>
                          </v:textbox>
                        </v:shape>
                        <v:shape id="_x0000_s1040" type="#_x0000_t202" style="position:absolute;left:2040;top:4496;width:675;height:468" filled="f" stroked="f">
                          <v:textbox style="mso-next-textbox:#_x0000_s1040">
                            <w:txbxContent>
                              <w:p w:rsidR="00C32573" w:rsidRDefault="00C32573" w:rsidP="005C16F1">
                                <w:pPr>
                                  <w:rPr>
                                    <w:b/>
                                    <w:sz w:val="18"/>
                                    <w:szCs w:val="18"/>
                                  </w:rPr>
                                </w:pPr>
                                <w:r>
                                  <w:rPr>
                                    <w:b/>
                                    <w:sz w:val="18"/>
                                    <w:szCs w:val="18"/>
                                  </w:rPr>
                                  <w:t>120</w:t>
                                </w:r>
                              </w:p>
                            </w:txbxContent>
                          </v:textbox>
                        </v:shape>
                        <v:shape id="_x0000_s1041" type="#_x0000_t202" style="position:absolute;left:2040;top:4205;width:675;height:468" filled="f" stroked="f">
                          <v:textbox style="mso-next-textbox:#_x0000_s1041">
                            <w:txbxContent>
                              <w:p w:rsidR="00C32573" w:rsidRDefault="00C32573" w:rsidP="005C16F1">
                                <w:pPr>
                                  <w:rPr>
                                    <w:b/>
                                    <w:sz w:val="18"/>
                                    <w:szCs w:val="18"/>
                                  </w:rPr>
                                </w:pPr>
                                <w:r>
                                  <w:rPr>
                                    <w:b/>
                                    <w:sz w:val="18"/>
                                    <w:szCs w:val="18"/>
                                  </w:rPr>
                                  <w:t>160</w:t>
                                </w:r>
                              </w:p>
                            </w:txbxContent>
                          </v:textbox>
                        </v:shape>
                        <v:shape id="_x0000_s1042" type="#_x0000_t202" style="position:absolute;left:2041;top:3949;width:674;height:468" filled="f" stroked="f">
                          <v:textbox style="mso-next-textbox:#_x0000_s1042">
                            <w:txbxContent>
                              <w:p w:rsidR="00C32573" w:rsidRDefault="00C32573" w:rsidP="005C16F1">
                                <w:pPr>
                                  <w:rPr>
                                    <w:b/>
                                    <w:sz w:val="18"/>
                                    <w:szCs w:val="18"/>
                                  </w:rPr>
                                </w:pPr>
                                <w:r>
                                  <w:rPr>
                                    <w:b/>
                                    <w:sz w:val="18"/>
                                    <w:szCs w:val="18"/>
                                  </w:rPr>
                                  <w:t>200</w:t>
                                </w:r>
                              </w:p>
                            </w:txbxContent>
                          </v:textbox>
                        </v:shape>
                      </v:group>
                      <v:group id="_x0000_s1043" style="position:absolute;left:2506;top:3853;width:2319;height:1729" coordorigin="2686,3260" coordsize="2727,2035">
                        <v:line id="_x0000_s1044" style="position:absolute" from="2862,5180" to="5413,5181">
                          <v:stroke endarrow="classic" endarrowwidth="narrow" endarrowlength="long"/>
                        </v:line>
                        <v:group id="_x0000_s1045" style="position:absolute;left:2694;top:3640;width:2665;height:1244" coordorigin="2844,3451" coordsize="2665,1244">
                          <v:line id="_x0000_s1046" style="position:absolute" from="2844,4693" to="5509,4695" strokeweight=".5pt">
                            <v:stroke dashstyle="1 1" endcap="round"/>
                          </v:line>
                          <v:line id="_x0000_s1047" style="position:absolute" from="2844,4389" to="5509,4390" strokeweight=".5pt">
                            <v:stroke dashstyle="1 1" endcap="round"/>
                          </v:line>
                          <v:line id="_x0000_s1048" style="position:absolute" from="2844,4073" to="5509,4074" strokeweight=".5pt">
                            <v:stroke dashstyle="1 1" endcap="round"/>
                          </v:line>
                          <v:line id="_x0000_s1049" style="position:absolute" from="2844,3754" to="5509,3755" strokeweight=".5pt">
                            <v:stroke dashstyle="1 1" endcap="round"/>
                          </v:line>
                          <v:line id="_x0000_s1050" style="position:absolute" from="2844,3451" to="5509,3452" strokeweight=".5pt">
                            <v:stroke dashstyle="1 1" endcap="round"/>
                          </v:line>
                        </v:group>
                        <v:line id="_x0000_s1051" style="position:absolute;rotation:-90" from="1723,4223" to="3651,4224">
                          <v:stroke endarrow="classic" endarrowlength="long"/>
                        </v:line>
                        <v:line id="_x0000_s1052" style="position:absolute;rotation:-330;flip:y" from="2697,4992" to="2846,5162"/>
                        <v:line id="_x0000_s1053" style="position:absolute;rotation:-12;flip:y" from="2702,5040" to="2703,5182"/>
                        <v:line id="_x0000_s1054" style="position:absolute;rotation:350" from="2728,5040" to="2728,5196"/>
                        <v:line id="_x0000_s1055" style="position:absolute" from="2804,4971" to="2804,5295"/>
                        <v:line id="_x0000_s1056" style="position:absolute;rotation:-342;flip:y" from="2787,5182" to="2886,5295"/>
                        <v:group id="_x0000_s1057" style="position:absolute;left:4623;top:4576;width:245;height:612" coordorigin="6024,5814" coordsize="180,468">
                          <v:line id="_x0000_s1058" style="position:absolute" from="6024,5814" to="6024,6282" strokeweight="1pt"/>
                          <v:line id="_x0000_s1059" style="position:absolute" from="6203,5814" to="6204,6282" strokeweight="1pt"/>
                          <v:line id="_x0000_s1060" style="position:absolute" from="6024,5814" to="6204,5814" strokeweight="1pt"/>
                        </v:group>
                        <v:group id="_x0000_s1061" style="position:absolute;left:4080;top:4107;width:246;height:1071" coordorigin="6024,5814" coordsize="180,468">
                          <v:line id="_x0000_s1062" style="position:absolute" from="6024,5814" to="6024,6282" strokeweight="1pt"/>
                          <v:line id="_x0000_s1063" style="position:absolute" from="6203,5814" to="6204,6282" strokeweight="1pt"/>
                          <v:line id="_x0000_s1064" style="position:absolute" from="6024,5814" to="6204,5814" strokeweight="1pt"/>
                        </v:group>
                        <v:group id="_x0000_s1065" style="position:absolute;left:3015;top:4404;width:245;height:765" coordorigin="6024,5814" coordsize="180,468">
                          <v:line id="_x0000_s1066" style="position:absolute" from="6024,5814" to="6024,6282" strokeweight="1pt"/>
                          <v:line id="_x0000_s1067" style="position:absolute" from="6203,5814" to="6204,6282" strokeweight="1pt"/>
                          <v:line id="_x0000_s1068" style="position:absolute" from="6024,5814" to="6204,5814" strokeweight="1pt"/>
                        </v:group>
                        <v:line id="_x0000_s1069" style="position:absolute" from="3535,5121" to="3536,5178" strokeweight="1pt"/>
                        <v:line id="_x0000_s1070" style="position:absolute" from="3779,5121" to="3780,5178" strokeweight="1pt"/>
                      </v:group>
                      <v:shape id="_x0000_s1071" type="#_x0000_t202" style="position:absolute;left:2595;top:4481;width:600;height:468" filled="f" stroked="f">
                        <v:textbox>
                          <w:txbxContent>
                            <w:p w:rsidR="00C32573" w:rsidRDefault="00C32573" w:rsidP="005C16F1">
                              <w:pPr>
                                <w:rPr>
                                  <w:b/>
                                  <w:sz w:val="18"/>
                                  <w:szCs w:val="18"/>
                                </w:rPr>
                              </w:pPr>
                              <w:r>
                                <w:rPr>
                                  <w:b/>
                                  <w:sz w:val="18"/>
                                  <w:szCs w:val="18"/>
                                </w:rPr>
                                <w:t>100</w:t>
                              </w:r>
                            </w:p>
                          </w:txbxContent>
                        </v:textbox>
                      </v:shape>
                      <v:shape id="_x0000_s1072" type="#_x0000_t202" style="position:absolute;left:3510;top:4214;width:765;height:468" filled="f" stroked="f">
                        <v:textbox>
                          <w:txbxContent>
                            <w:p w:rsidR="00C32573" w:rsidRDefault="00C32573" w:rsidP="005C16F1">
                              <w:pPr>
                                <w:rPr>
                                  <w:b/>
                                  <w:sz w:val="18"/>
                                  <w:szCs w:val="18"/>
                                </w:rPr>
                              </w:pPr>
                              <w:r>
                                <w:rPr>
                                  <w:b/>
                                  <w:sz w:val="18"/>
                                  <w:szCs w:val="18"/>
                                </w:rPr>
                                <w:t>140</w:t>
                              </w:r>
                            </w:p>
                          </w:txbxContent>
                        </v:textbox>
                      </v:shape>
                      <v:shape id="_x0000_s1073" type="#_x0000_t202" style="position:absolute;left:4035;top:4652;width:615;height:468" filled="f" stroked="f">
                        <v:textbox>
                          <w:txbxContent>
                            <w:p w:rsidR="00C32573" w:rsidRDefault="00C32573" w:rsidP="005C16F1">
                              <w:pPr>
                                <w:rPr>
                                  <w:b/>
                                  <w:sz w:val="18"/>
                                  <w:szCs w:val="18"/>
                                </w:rPr>
                              </w:pPr>
                              <w:r>
                                <w:rPr>
                                  <w:b/>
                                  <w:sz w:val="18"/>
                                  <w:szCs w:val="18"/>
                                </w:rPr>
                                <w:t>80</w:t>
                              </w:r>
                            </w:p>
                          </w:txbxContent>
                        </v:textbox>
                      </v:shape>
                    </v:group>
                  </v:group>
                  <v:shape id="文本框 10" o:spid="_x0000_s1074" type="#_x0000_t202" style="position:absolute;left:6566;top:8833;width:2415;height:624;visibility:visible" filled="f" stroked="f" strokeweight=".5pt">
                    <v:textbox>
                      <w:txbxContent>
                        <w:p w:rsidR="00C32573" w:rsidRDefault="00C32573" w:rsidP="005C16F1">
                          <w:pPr>
                            <w:jc w:val="center"/>
                            <w:rPr>
                              <w:rFonts w:ascii="宋体"/>
                              <w:sz w:val="18"/>
                              <w:szCs w:val="18"/>
                            </w:rPr>
                          </w:pPr>
                        </w:p>
                      </w:txbxContent>
                    </v:textbox>
                  </v:shape>
                </v:group>
              </w:pict>
            </w:r>
            <w:r>
              <w:rPr>
                <w:szCs w:val="21"/>
              </w:rPr>
              <w:t>21</w:t>
            </w:r>
            <w:r w:rsidRPr="001F5E04">
              <w:rPr>
                <w:rFonts w:hint="eastAsia"/>
                <w:szCs w:val="21"/>
              </w:rPr>
              <w:t>．（本题</w:t>
            </w:r>
            <w:r>
              <w:rPr>
                <w:szCs w:val="21"/>
              </w:rPr>
              <w:t>8</w:t>
            </w:r>
            <w:r w:rsidRPr="001F5E04">
              <w:rPr>
                <w:rFonts w:hint="eastAsia"/>
                <w:szCs w:val="21"/>
              </w:rPr>
              <w:t>分）</w:t>
            </w:r>
          </w:p>
          <w:p w:rsidR="00C32573" w:rsidRPr="001F5E04" w:rsidRDefault="00C32573" w:rsidP="00190677">
            <w:pPr>
              <w:spacing w:line="360" w:lineRule="auto"/>
              <w:rPr>
                <w:b/>
                <w:szCs w:val="21"/>
              </w:rPr>
            </w:pPr>
          </w:p>
          <w:p w:rsidR="00C32573" w:rsidRPr="001F5E04" w:rsidRDefault="00C32573" w:rsidP="00190677">
            <w:pPr>
              <w:spacing w:line="360" w:lineRule="auto"/>
              <w:rPr>
                <w:b/>
                <w:szCs w:val="21"/>
              </w:rPr>
            </w:pPr>
          </w:p>
          <w:p w:rsidR="00C32573" w:rsidRPr="001F5E04" w:rsidRDefault="00C32573" w:rsidP="00190677">
            <w:pPr>
              <w:spacing w:line="360" w:lineRule="auto"/>
              <w:rPr>
                <w:b/>
                <w:szCs w:val="21"/>
              </w:rPr>
            </w:pPr>
          </w:p>
          <w:p w:rsidR="00C32573" w:rsidRDefault="00C32573" w:rsidP="00190677">
            <w:pPr>
              <w:spacing w:line="360" w:lineRule="auto"/>
              <w:rPr>
                <w:b/>
                <w:szCs w:val="21"/>
              </w:rPr>
            </w:pPr>
          </w:p>
          <w:p w:rsidR="00C32573" w:rsidRDefault="00C32573" w:rsidP="00190677">
            <w:pPr>
              <w:spacing w:line="360" w:lineRule="auto"/>
              <w:rPr>
                <w:b/>
                <w:szCs w:val="21"/>
              </w:rPr>
            </w:pPr>
          </w:p>
          <w:p w:rsidR="00C32573" w:rsidRPr="001F5E04" w:rsidRDefault="00C32573" w:rsidP="00190677">
            <w:pPr>
              <w:spacing w:line="360" w:lineRule="auto"/>
              <w:rPr>
                <w:b/>
                <w:szCs w:val="21"/>
              </w:rPr>
            </w:pPr>
          </w:p>
        </w:tc>
      </w:tr>
      <w:tr w:rsidR="00C32573" w:rsidRPr="001F5E04" w:rsidTr="00190677">
        <w:trPr>
          <w:trHeight w:val="4335"/>
        </w:trPr>
        <w:tc>
          <w:tcPr>
            <w:tcW w:w="9243" w:type="dxa"/>
            <w:gridSpan w:val="13"/>
          </w:tcPr>
          <w:p w:rsidR="00C32573" w:rsidRPr="001F5E04" w:rsidRDefault="00C32573" w:rsidP="00190677">
            <w:pPr>
              <w:spacing w:line="360" w:lineRule="auto"/>
              <w:rPr>
                <w:b/>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0" o:spid="_x0000_s1075" type="#_x0000_t75" style="position:absolute;left:0;text-align:left;margin-left:330.85pt;margin-top:14.8pt;width:108pt;height:101.25pt;z-index:251659264;visibility:visible;mso-position-horizontal-relative:text;mso-position-vertical-relative:text">
                  <v:imagedata r:id="rId6" o:title=""/>
                </v:shape>
              </w:pict>
            </w:r>
            <w:r w:rsidRPr="001F5E04">
              <w:rPr>
                <w:szCs w:val="21"/>
              </w:rPr>
              <w:t>2</w:t>
            </w:r>
            <w:r>
              <w:rPr>
                <w:szCs w:val="21"/>
              </w:rPr>
              <w:t>2</w:t>
            </w:r>
            <w:r w:rsidRPr="001F5E04">
              <w:rPr>
                <w:rFonts w:hint="eastAsia"/>
                <w:szCs w:val="21"/>
              </w:rPr>
              <w:t>．</w:t>
            </w:r>
            <w:r w:rsidRPr="001F5E04">
              <w:rPr>
                <w:rFonts w:hint="eastAsia"/>
              </w:rPr>
              <w:t>（本题</w:t>
            </w:r>
            <w:r>
              <w:t>10</w:t>
            </w:r>
            <w:r w:rsidRPr="001F5E04">
              <w:rPr>
                <w:rFonts w:hint="eastAsia"/>
              </w:rPr>
              <w:t>分）</w:t>
            </w:r>
          </w:p>
          <w:p w:rsidR="00C32573" w:rsidRPr="001F5E04" w:rsidRDefault="00C32573" w:rsidP="00190677">
            <w:pPr>
              <w:spacing w:line="360" w:lineRule="auto"/>
              <w:ind w:firstLineChars="3050" w:firstLine="6430"/>
              <w:rPr>
                <w:b/>
                <w:szCs w:val="21"/>
              </w:rPr>
            </w:pPr>
          </w:p>
          <w:p w:rsidR="00C32573" w:rsidRPr="001F5E04" w:rsidRDefault="00C32573" w:rsidP="00190677">
            <w:pPr>
              <w:spacing w:line="360" w:lineRule="auto"/>
              <w:rPr>
                <w:b/>
                <w:szCs w:val="21"/>
              </w:rPr>
            </w:pPr>
          </w:p>
          <w:p w:rsidR="00C32573" w:rsidRPr="001F5E04"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ind w:firstLineChars="500" w:firstLine="1050"/>
              <w:rPr>
                <w:noProof/>
                <w:szCs w:val="21"/>
              </w:rPr>
            </w:pPr>
          </w:p>
        </w:tc>
      </w:tr>
      <w:tr w:rsidR="00C32573" w:rsidRPr="001F5E04" w:rsidTr="00190677">
        <w:trPr>
          <w:trHeight w:val="4778"/>
        </w:trPr>
        <w:tc>
          <w:tcPr>
            <w:tcW w:w="9243" w:type="dxa"/>
            <w:gridSpan w:val="13"/>
          </w:tcPr>
          <w:p w:rsidR="00C32573" w:rsidRPr="001F5E04" w:rsidRDefault="00C32573" w:rsidP="00190677">
            <w:pPr>
              <w:spacing w:line="360" w:lineRule="auto"/>
              <w:rPr>
                <w:b/>
                <w:szCs w:val="21"/>
              </w:rPr>
            </w:pPr>
            <w:r w:rsidRPr="001F5E04">
              <w:rPr>
                <w:szCs w:val="21"/>
              </w:rPr>
              <w:t>2</w:t>
            </w:r>
            <w:r>
              <w:rPr>
                <w:szCs w:val="21"/>
              </w:rPr>
              <w:t>3</w:t>
            </w:r>
            <w:r w:rsidRPr="001F5E04">
              <w:rPr>
                <w:rFonts w:hint="eastAsia"/>
                <w:szCs w:val="21"/>
              </w:rPr>
              <w:t>．</w:t>
            </w:r>
            <w:r w:rsidRPr="001F5E04">
              <w:rPr>
                <w:rFonts w:hint="eastAsia"/>
              </w:rPr>
              <w:t>（本题</w:t>
            </w:r>
            <w:r>
              <w:t>10</w:t>
            </w:r>
            <w:r w:rsidRPr="001F5E04">
              <w:rPr>
                <w:rFonts w:hint="eastAsia"/>
              </w:rPr>
              <w:t>分）</w:t>
            </w:r>
          </w:p>
          <w:p w:rsidR="00C32573" w:rsidRPr="001F5E04" w:rsidRDefault="00C32573" w:rsidP="00190677">
            <w:pPr>
              <w:spacing w:line="360" w:lineRule="auto"/>
              <w:ind w:firstLineChars="2600" w:firstLine="5460"/>
              <w:rPr>
                <w:szCs w:val="21"/>
              </w:rPr>
            </w:pPr>
            <w:r w:rsidRPr="00213EEF">
              <w:rPr>
                <w:rFonts w:eastAsia="新宋体"/>
                <w:noProof/>
                <w:szCs w:val="21"/>
              </w:rPr>
              <w:pict>
                <v:shape id="Picture24" o:spid="_x0000_i1025" type="#_x0000_t75" style="width:171pt;height:106.5pt;visibility:visible">
                  <v:imagedata r:id="rId7" o:title=""/>
                </v:shape>
              </w:pict>
            </w: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Pr="001F5E04" w:rsidRDefault="00C32573" w:rsidP="00190677">
            <w:pPr>
              <w:spacing w:line="360" w:lineRule="auto"/>
              <w:rPr>
                <w:szCs w:val="21"/>
              </w:rPr>
            </w:pPr>
          </w:p>
        </w:tc>
      </w:tr>
      <w:tr w:rsidR="00C32573" w:rsidRPr="001F5E04" w:rsidTr="000F6AA4">
        <w:trPr>
          <w:trHeight w:val="4243"/>
        </w:trPr>
        <w:tc>
          <w:tcPr>
            <w:tcW w:w="9243" w:type="dxa"/>
            <w:gridSpan w:val="13"/>
          </w:tcPr>
          <w:p w:rsidR="00C32573" w:rsidRPr="001F5E04" w:rsidRDefault="00C32573" w:rsidP="00190677">
            <w:pPr>
              <w:spacing w:line="360" w:lineRule="auto"/>
              <w:rPr>
                <w:b/>
                <w:szCs w:val="21"/>
              </w:rPr>
            </w:pPr>
            <w:r w:rsidRPr="001F5E04">
              <w:rPr>
                <w:szCs w:val="21"/>
              </w:rPr>
              <w:t>2</w:t>
            </w:r>
            <w:r>
              <w:rPr>
                <w:szCs w:val="21"/>
              </w:rPr>
              <w:t>4</w:t>
            </w:r>
            <w:r w:rsidRPr="001F5E04">
              <w:rPr>
                <w:szCs w:val="21"/>
              </w:rPr>
              <w:t>.</w:t>
            </w:r>
            <w:r w:rsidRPr="001F5E04">
              <w:rPr>
                <w:rFonts w:hint="eastAsia"/>
              </w:rPr>
              <w:t>（本题</w:t>
            </w:r>
            <w:r w:rsidRPr="001F5E04">
              <w:t>10</w:t>
            </w:r>
            <w:r w:rsidRPr="001F5E04">
              <w:rPr>
                <w:rFonts w:hint="eastAsia"/>
              </w:rPr>
              <w:t>分）</w:t>
            </w:r>
          </w:p>
          <w:p w:rsidR="00C32573" w:rsidRPr="001F5E04"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Default="00C32573" w:rsidP="00190677">
            <w:pPr>
              <w:spacing w:line="360" w:lineRule="auto"/>
              <w:rPr>
                <w:szCs w:val="21"/>
              </w:rPr>
            </w:pPr>
          </w:p>
          <w:p w:rsidR="00C32573" w:rsidRPr="001F5E04" w:rsidRDefault="00C32573" w:rsidP="00190677">
            <w:pPr>
              <w:spacing w:line="360" w:lineRule="auto"/>
              <w:rPr>
                <w:szCs w:val="21"/>
              </w:rPr>
            </w:pPr>
          </w:p>
        </w:tc>
      </w:tr>
      <w:tr w:rsidR="00C32573" w:rsidRPr="001F5E04" w:rsidTr="00190677">
        <w:trPr>
          <w:trHeight w:val="4311"/>
        </w:trPr>
        <w:tc>
          <w:tcPr>
            <w:tcW w:w="9243" w:type="dxa"/>
            <w:gridSpan w:val="13"/>
          </w:tcPr>
          <w:p w:rsidR="00C32573" w:rsidRPr="001F5E04" w:rsidRDefault="00C32573" w:rsidP="00190677">
            <w:pPr>
              <w:spacing w:line="360" w:lineRule="auto"/>
              <w:rPr>
                <w:szCs w:val="21"/>
              </w:rPr>
            </w:pPr>
            <w:r>
              <w:rPr>
                <w:noProof/>
              </w:rPr>
              <w:pict>
                <v:group id="_x0000_s1076" editas="canvas" style="position:absolute;left:0;text-align:left;margin-left:320.35pt;margin-top:8.2pt;width:119.05pt;height:122.9pt;z-index:-251656192;mso-position-horizontal-relative:text;mso-position-vertical-relative:text" coordorigin="5474,11267" coordsize="2381,2458" wrapcoords="3396 527 2581 790 2581 1580 3396 2634 3396 13171 2717 15278 2717 15541 3260 17385 0 17649 0 18044 2309 19493 951 21337 3940 21337 4211 20151 3940 19493 21192 19493 21736 17649 15215 17385 18340 15673 18611 14751 16981 14356 10460 13171 11275 13171 11140 8956 15215 3688 13585 3424 3940 2634 3940 527 3396 527">
                  <o:lock v:ext="edit" aspectratio="t"/>
                  <v:shape id="_x0000_s1077" type="#_x0000_t75" style="position:absolute;left:5474;top:11267;width:2381;height:2458" o:preferrelative="f">
                    <v:fill o:detectmouseclick="t"/>
                    <v:path o:extrusionok="t" o:connecttype="none"/>
                    <o:lock v:ext="edit" text="t"/>
                  </v:shape>
                  <v:rect id="_x0000_s1078" style="position:absolute;left:5475;top:11268;width:2379;height:2456" filled="f" stroked="f" strokeweight="0"/>
                  <v:shape id="_x0000_s1079" style="position:absolute;left:5608;top:11682;width:1515;height:2023" coordsize="3029,4045" path="m,4045r31,-40l82,3935r18,-22l204,3773r18,-23l326,3611r17,-24l447,3448r18,-24l569,3286r18,-24l691,3124r17,-24l812,2960r18,-22l934,2798r18,-23l1057,2635r16,-24l1177,2473r18,-24l1212,2427r88,-116l1316,2287r18,-22l1420,2148r18,-23l1456,2101r87,-116l1559,1962r18,-24l1663,1822r36,-46l1786,1660r17,-22l1820,1614r88,-116l1924,1475r18,-23l2029,1335r17,-23l2064,1289r87,-116l2169,1149r16,-22l2273,1009r16,-22l2307,963r87,-114l2412,825r17,-24l2516,685r18,-23l2550,639r87,-117l2655,500r17,-24l2759,360r18,-24l2793,314r88,-116l2898,174r17,-22l3002,36,3029,e" filled="f" strokeweight=".5pt">
                    <v:path arrowok="t"/>
                  </v:shape>
                  <v:line id="_x0000_s1080" style="position:absolute" from="5479,13332" to="5888,13332" strokeweight=".5pt"/>
                  <v:line id="_x0000_s1081" style="position:absolute" from="5888,13332" to="7777,13332" strokeweight=".5pt"/>
                  <v:shape id="_x0000_s1082" style="position:absolute;left:7707;top:13313;width:141;height:37" coordsize="282,75" path="m282,37l,,20,15r9,15l29,45,20,60,,75,282,37xe" fillcolor="black" strokeweight="0">
                    <v:path arrowok="t"/>
                  </v:shape>
                  <v:line id="_x0000_s1083" style="position:absolute;flip:y" from="5888,11406" to="5888,13332" strokeweight=".5pt"/>
                  <v:shape id="_x0000_s1084" style="position:absolute;left:5869;top:11334;width:38;height:142" coordsize="76,282" path="m39,l,282,16,263,31,253r15,l61,263r15,19l39,xe" fillcolor="black" strokeweight="0">
                    <v:path arrowok="t"/>
                  </v:shape>
                  <v:line id="_x0000_s1085" style="position:absolute" from="5888,13332" to="5888,13705" strokeweight=".5pt"/>
                  <v:line id="_x0000_s1086" style="position:absolute" from="5617,13280" to="5617,13332" strokeweight=".5pt"/>
                  <v:line id="_x0000_s1087" style="position:absolute" from="6158,13280" to="6158,13332" strokeweight=".5pt"/>
                  <v:line id="_x0000_s1088" style="position:absolute" from="6429,13280" to="6429,13332" strokeweight=".5pt"/>
                  <v:line id="_x0000_s1089" style="position:absolute" from="6699,13280" to="6699,13332" strokeweight=".5pt"/>
                  <v:line id="_x0000_s1090" style="position:absolute" from="6969,13280" to="6969,13332" strokeweight=".5pt"/>
                  <v:line id="_x0000_s1091" style="position:absolute" from="7240,13280" to="7240,13332" strokeweight=".5pt"/>
                  <v:line id="_x0000_s1092" style="position:absolute" from="7510,13280" to="7510,13332" strokeweight=".5pt"/>
                  <v:line id="_x0000_s1093" style="position:absolute" from="5888,11706" to="5940,11706" strokeweight=".5pt"/>
                  <v:line id="_x0000_s1094" style="position:absolute" from="5888,11977" to="5940,11977" strokeweight=".5pt"/>
                  <v:line id="_x0000_s1095" style="position:absolute" from="5888,12248" to="5940,12248" strokeweight=".5pt"/>
                  <v:line id="_x0000_s1096" style="position:absolute" from="5888,12519" to="5940,12519" strokeweight=".5pt"/>
                  <v:line id="_x0000_s1097" style="position:absolute" from="5888,12790" to="5940,12790" strokeweight=".5pt"/>
                  <v:line id="_x0000_s1098" style="position:absolute" from="5888,13061" to="5940,13061" strokeweight=".5pt"/>
                  <v:line id="_x0000_s1099" style="position:absolute" from="5888,13603" to="5940,13603" strokeweight=".5pt"/>
                  <v:shape id="_x0000_s1100" style="position:absolute;left:7733;top:13380;width:69;height:67" coordsize="137,134" path="m126,79r8,2l119,115r-12,13l93,134r-7,-1l80,131r-3,-3l74,124r-3,-8l68,109r-1,-9l64,82,40,112r-5,7l29,127r-4,3l19,133r-6,1l8,133,5,131,3,130,1,125,,121r1,-5l3,112r2,-2l10,109r6,1l19,113r3,3l25,118r4,-2l32,113,62,73,58,45,55,30,52,21,50,16,49,15r-3,l43,15r-5,3l35,22r-4,9l26,40r-3,6l22,51r-3,3l13,52r3,-6l19,40r3,-7l28,21,35,11,41,6,47,2,53,r6,2l64,3r4,5l71,12r6,15l80,46r3,-4l87,36r5,-6l101,19r9,-8l114,5r6,-3l125,r4,2l134,3r1,5l137,12r-2,4l134,19r-3,3l125,24r-3,-2l119,21r-3,-2l114,18r-3,1l108,22r-4,5l98,34r-6,9l87,49r-3,5l82,58r8,43l92,109r1,6l95,119r3,2l99,122r5,-1l108,118r3,-5l117,104r5,-10l123,88r3,-5l126,79xe" fillcolor="black" strokeweight="0">
                    <v:path arrowok="t"/>
                  </v:shape>
                  <v:shape id="_x0000_s1101" style="position:absolute;left:5784;top:11356;width:74;height:101" coordsize="149,202" path="m15,53l9,50,15,35,24,19,36,6,51,r6,1l61,3r5,4l72,21r6,22l85,93r,l110,40r8,-18l125,10r5,-6l134,1,139,r4,1l146,3r3,4l149,12r,3l146,18r-1,1l140,21r-3,l134,19r-1,-1l131,18r-1,-2l128,18r-1,3l124,25r-3,4l118,37,107,59,97,85,85,111r-9,24l64,158,52,175,42,189,27,199r-12,3l9,202,5,199,2,198,,193r,-4l,186r3,-3l6,180r3,-2l14,180r4,4l22,187r5,2l30,187r6,-3l42,178,58,153r5,-7l64,137r2,-6l66,128r-2,-5l64,117r-1,-9l58,68,55,50,54,37,52,31,51,22,49,19,48,16,45,13r-3,l37,13r-3,3l30,21r-5,8l21,38r-3,8l15,53xe" fillcolor="black" strokeweight="0">
                    <v:path arrowok="t"/>
                  </v:shape>
                  <v:shape id="_x0000_s1102" style="position:absolute;left:5800;top:13012;width:45;height:107" coordsize="91,216" path="m3,216r,-4l19,210r9,-4l31,201r2,-7l33,186,33,42r,-6l31,31,30,28,27,27r-5,l21,25r-3,2l13,28,7,30,,34,,28,58,r3,2l61,192r,6l63,201r1,5l67,207r3,2l74,210r8,l91,212r,4l3,216xe" fillcolor="black" strokeweight="0">
                    <v:path arrowok="t"/>
                  </v:shape>
                  <v:shape id="_x0000_s1103" style="position:absolute;left:6138;top:13376;width:45;height:108" coordsize="89,216" path="m3,216r,-4l19,210r7,-4l29,201r2,-6l32,186,32,42r,-6l31,31,28,28,25,27r-4,l21,25r-3,2l13,28,7,30,,34,,28,58,r1,2l59,192r,6l61,203r3,3l65,207r5,2l74,210r8,2l89,212r,4l3,216xe" fillcolor="black" strokeweight="0">
                    <v:path arrowok="t"/>
                  </v:shape>
                  <v:shape id="_x0000_s1104" style="position:absolute;left:6304;top:12502;width:97;height:106" coordsize="195,213" path="m153,213l,213r1,-7l19,206,70,8,46,8,47,,195,,183,55r-8,l175,48r,-8l174,25,166,15r-8,-4l146,8r-17,l101,8,77,98,98,97r15,-5l122,82r9,-18l140,64r-21,84l110,148r1,-9l111,133r,-8l110,119r-2,-4l105,112,93,109,76,107,50,206r32,l102,206r17,-5l131,195r16,-15l164,154r8,l153,213xe" fillcolor="black" strokeweight="0">
                    <v:path arrowok="t"/>
                  </v:shape>
                  <v:shape id="_x0000_s1105" style="position:absolute;left:6603;top:12117;width:94;height:106" coordsize="190,213" path="m76,106l51,207r30,l100,206r15,-5l127,191r7,-15l136,169r3,-9l140,151r2,-8l139,127r-8,-10l120,111r-15,-3l76,106xm102,8l78,99r24,l118,97r13,-3l142,87r7,-11l157,57r3,-19l158,29r-1,-6l155,18r-4,-4l139,9,121,8r-19,xm,213r2,-6l20,207,70,8,46,8,49,r81,l152,3r17,5l179,17r9,13l190,47r-3,16l179,76,167,88,146,99r-25,4l121,105r19,6l157,120r9,8l172,140r1,15l170,175r-9,14l148,200r-25,10l97,213,,213xe" fillcolor="black" strokeweight="0">
                    <v:path arrowok="t"/>
                    <o:lock v:ext="edit" verticies="t"/>
                  </v:shape>
                  <v:shape id="_x0000_s1106" style="position:absolute;left:6916;top:13376;width:98;height:107" coordsize="197,213" path="m73,213l,213r2,-8l20,205,70,7,47,7,48,,197,,184,55r-8,l176,47r2,-7l175,25,167,15r-7,-5l146,7r-16,l102,7,78,98r22,l114,92r10,-9l132,65r8,l120,147r-8,l112,140r,-8l112,125r-1,-5l109,116r-3,-3l94,108,76,107,51,205r25,l73,213xe" fillcolor="black" strokeweight="0">
                    <v:path arrowok="t"/>
                  </v:shape>
                  <v:shape id="_x0000_s1107" style="position:absolute;left:5709;top:13358;width:92;height:111" coordsize="183,222" path="m113,7l97,10,82,19,69,33,60,52,45,92r-9,34l33,146r-3,15l30,173r1,18l39,204r13,9l69,216r15,-2l97,208r13,-12l122,176r12,-29l142,121r6,-26l151,74r,-9l152,58r,-4l152,51,151,34,145,21r-8,-8l127,9,113,7xm69,222l48,219,31,211,18,199,8,183,2,165,,146,5,115,15,82,31,51,55,25,73,12,94,3,118,r16,3l149,9r15,10l174,34r6,21l183,82r-1,15l177,116r-9,22l157,162r-17,24l121,204r-15,10l88,220r-19,2xe" fillcolor="black" strokeweight="0">
                    <v:path arrowok="t"/>
                    <o:lock v:ext="edit" verticies="t"/>
                  </v:shape>
                  <v:shape id="_x0000_s1108" style="position:absolute;left:6994;top:12933;width:131;height:106" coordsize="262,213" path="m51,213l,213r1,-6l19,207,70,8,46,8,48,r61,l116,160r,l204,r58,l261,8r-20,l191,207r26,l214,213r-76,l140,207r21,l212,8r-2,l97,213r-9,l79,11r,l28,207r24,l51,213xe" fillcolor="black" strokeweight="0">
                    <v:path arrowok="t"/>
                  </v:shape>
                  <v:shape id="_x0000_s1109" style="position:absolute;left:7168;top:12928;width:35;height:146" coordsize="70,292" path="m70,286r-5,6l41,267,25,242,10,213,3,182,,148,3,113,10,81,25,51,43,24,65,r5,6l68,8r-3,3l47,35,35,54,29,76r-4,32l25,148r,38l29,216r6,21l43,252r10,16l70,286xe" fillcolor="black" strokeweight="0">
                    <v:path arrowok="t"/>
                  </v:shape>
                  <v:shape id="_x0000_s1110" style="position:absolute;left:7206;top:12931;width:74;height:108" coordsize="147,216" path="m147,143r,21l114,164r,52l89,216r,-52l,164,,143,100,r14,l114,143r33,xm89,143l89,35r-1,l12,143r77,xe" fillcolor="black" strokeweight="0">
                    <v:path arrowok="t"/>
                    <o:lock v:ext="edit" verticies="t"/>
                  </v:shape>
                  <v:shape id="_x0000_s1111" style="position:absolute;left:7292;top:13024;width:24;height:40" coordsize="48,79" path="m11,79l9,73r6,-6l21,63r3,-5l27,55r4,-5l36,44r1,-6l37,32r,-3l36,27r-3,l33,27r-2,2l27,32r-5,1l18,33r-7,l6,32,3,29,,24,,18,2,12,3,8,8,3,14,2,21,r7,l36,3r6,5l45,14r1,7l48,30,45,44,34,58,24,70,11,79xe" fillcolor="black" strokeweight="0">
                    <v:path arrowok="t"/>
                  </v:shape>
                  <v:shape id="_x0000_s1112" style="position:absolute;left:7380;top:12931;width:45;height:108" coordsize="89,216" path="m3,216r,-4l19,210r8,-3l30,201r1,-6l33,186,33,42r,-6l31,33,30,30,25,27r-4,l21,27r-3,l13,29,7,32,,35,,30,58,r2,2l60,194r1,4l61,203r3,3l66,209r4,1l75,210r7,2l89,212r,4l3,216xe" fillcolor="black" strokeweight="0">
                    <v:path arrowok="t"/>
                  </v:shape>
                  <v:shape id="_x0000_s1113" style="position:absolute;left:7443;top:12928;width:36;height:146" coordsize="71,292" path="m4,292l,286r1,-1l18,267,29,249r6,-16l41,212r3,-29l46,148,44,116,41,88,37,64,29,46,18,27,,6,4,,28,27,47,57,61,87r7,31l71,148r-3,32l59,210,47,239,28,267,4,292xe" fillcolor="black" strokeweight="0">
                    <v:path arrowok="t"/>
                  </v:shape>
                  <v:line id="_x0000_s1114" style="position:absolute;flip:y" from="6699,13281" to="6699,13332" strokeweight=".5pt"/>
                  <v:line id="_x0000_s1115" style="position:absolute;flip:y" from="6699,13199" to="6699,13251" strokeweight=".5pt"/>
                  <v:line id="_x0000_s1116" style="position:absolute;flip:y" from="6699,13118" to="6699,13169" strokeweight=".5pt"/>
                  <v:line id="_x0000_s1117" style="position:absolute;flip:y" from="6699,13036" to="6699,13087" strokeweight=".5pt"/>
                  <v:line id="_x0000_s1118" style="position:absolute;flip:y" from="6699,12955" to="6699,13006" strokeweight=".5pt"/>
                  <v:line id="_x0000_s1119" style="position:absolute;flip:y" from="6699,12873" to="6699,12924" strokeweight=".5pt"/>
                  <v:line id="_x0000_s1120" style="position:absolute;flip:y" from="6699,12792" to="6699,12843" strokeweight=".5pt"/>
                  <v:line id="_x0000_s1121" style="position:absolute;flip:y" from="6699,12710" to="6699,12761" strokeweight=".5pt"/>
                  <v:line id="_x0000_s1122" style="position:absolute;flip:y" from="6699,12629" to="6699,12680" strokeweight=".5pt"/>
                  <v:line id="_x0000_s1123" style="position:absolute;flip:y" from="6699,12547" to="6699,12598" strokeweight=".5pt"/>
                  <v:line id="_x0000_s1124" style="position:absolute;flip:y" from="6699,12466" to="6699,12516" strokeweight=".5pt"/>
                  <v:line id="_x0000_s1125" style="position:absolute;flip:y" from="6699,12384" to="6699,12435" strokeweight=".5pt"/>
                  <v:line id="_x0000_s1126" style="position:absolute;flip:y" from="6699,12302" to="6699,12353" strokeweight=".5pt"/>
                  <v:line id="_x0000_s1127" style="position:absolute;flip:y" from="6699,12264" to="6699,12272" strokeweight=".5pt"/>
                  <v:line id="_x0000_s1128" style="position:absolute;flip:y" from="6978,13281" to="6978,13332" strokeweight=".5pt"/>
                  <v:line id="_x0000_s1129" style="position:absolute;flip:y" from="6978,13199" to="6978,13251" strokeweight=".5pt"/>
                  <v:line id="_x0000_s1130" style="position:absolute;flip:y" from="6978,13118" to="6978,13169" strokeweight=".5pt"/>
                  <v:shape id="_x0000_s1131" style="position:absolute;left:6958;top:13046;width:20;height:41" coordsize="39,83" path="m39,83r,-54l,e" filled="f" strokeweight=".5pt">
                    <v:path arrowok="t"/>
                  </v:shape>
                  <v:line id="_x0000_s1132" style="position:absolute;flip:x y" from="6893,12997" to="6934,13028" strokeweight=".5pt"/>
                  <v:line id="_x0000_s1133" style="position:absolute;flip:x y" from="6828,12948" to="6869,12979" strokeweight=".5pt"/>
                  <v:line id="_x0000_s1134" style="position:absolute;flip:x y" from="6762,12899" to="6803,12930" strokeweight=".5pt"/>
                  <v:line id="_x0000_s1135" style="position:absolute;flip:x y" from="6697,12850" to="6738,12881" strokeweight=".5pt"/>
                  <v:line id="_x0000_s1136" style="position:absolute;flip:x y" from="6632,12801" to="6673,12831" strokeweight=".5pt"/>
                  <v:line id="_x0000_s1137" style="position:absolute;flip:x y" from="6567,12752" to="6608,12782" strokeweight=".5pt"/>
                  <v:line id="_x0000_s1138" style="position:absolute;flip:x y" from="6501,12703" to="6542,12733" strokeweight=".5pt"/>
                  <v:line id="_x0000_s1139" style="position:absolute;flip:x y" from="6451,12665" to="6477,12685" strokeweight=".5pt"/>
                  <v:line id="_x0000_s1140" style="position:absolute;flip:x" from="6927,13061" to="6978,13061" strokeweight=".5pt"/>
                  <v:line id="_x0000_s1141" style="position:absolute;flip:x" from="6845,13061" to="6896,13061" strokeweight=".5pt"/>
                  <v:line id="_x0000_s1142" style="position:absolute;flip:x" from="6764,13061" to="6814,13061" strokeweight=".5pt"/>
                  <v:line id="_x0000_s1143" style="position:absolute;flip:x" from="6682,13061" to="6733,13061" strokeweight=".5pt"/>
                  <v:line id="_x0000_s1144" style="position:absolute;flip:x" from="6600,13061" to="6651,13061" strokeweight=".5pt"/>
                  <v:line id="_x0000_s1145" style="position:absolute;flip:x" from="6518,13061" to="6570,13061" strokeweight=".5pt"/>
                  <v:line id="_x0000_s1146" style="position:absolute;flip:x" from="6437,13061" to="6488,13061" strokeweight=".5pt"/>
                  <v:line id="_x0000_s1147" style="position:absolute;flip:x" from="6355,13061" to="6407,13061" strokeweight=".5pt"/>
                  <v:line id="_x0000_s1148" style="position:absolute;flip:x" from="6274,13061" to="6325,13061" strokeweight=".5pt"/>
                  <v:line id="_x0000_s1149" style="position:absolute;flip:x" from="6192,13061" to="6243,13061" strokeweight=".5pt"/>
                  <v:line id="_x0000_s1150" style="position:absolute;flip:x" from="6111,13061" to="6161,13061" strokeweight=".5pt"/>
                  <v:rect id="_x0000_s1151" style="position:absolute;left:6699;top:13251;width:80;height:81" filled="f" strokeweight=".5pt"/>
                  <v:rect id="_x0000_s1152" style="position:absolute;left:6978;top:13251;width:80;height:81" filled="f" strokeweight=".5pt"/>
                  <v:shape id="_x0000_s1153" style="position:absolute;left:6366;top:12636;width:110;height:111" coordsize="219,220" path="m94,l,125r125,95l219,93,94,e" filled="f" strokeweight=".5pt">
                    <v:path arrowok="t"/>
                  </v:shape>
                  <w10:wrap type="tight"/>
                </v:group>
              </w:pict>
            </w:r>
            <w:r w:rsidRPr="001F5E04">
              <w:rPr>
                <w:szCs w:val="21"/>
              </w:rPr>
              <w:t>2</w:t>
            </w:r>
            <w:r>
              <w:rPr>
                <w:szCs w:val="21"/>
              </w:rPr>
              <w:t>5</w:t>
            </w:r>
            <w:r w:rsidRPr="001F5E04">
              <w:rPr>
                <w:rFonts w:hint="eastAsia"/>
                <w:szCs w:val="21"/>
              </w:rPr>
              <w:t>．（本题</w:t>
            </w:r>
            <w:r w:rsidRPr="001F5E04">
              <w:rPr>
                <w:szCs w:val="21"/>
              </w:rPr>
              <w:t>1</w:t>
            </w:r>
            <w:r>
              <w:rPr>
                <w:szCs w:val="21"/>
              </w:rPr>
              <w:t>2</w:t>
            </w:r>
            <w:r w:rsidRPr="001F5E04">
              <w:rPr>
                <w:rFonts w:hint="eastAsia"/>
                <w:szCs w:val="21"/>
              </w:rPr>
              <w:t>分）</w:t>
            </w:r>
          </w:p>
          <w:p w:rsidR="00C32573" w:rsidRPr="001F5E04" w:rsidRDefault="00C32573" w:rsidP="00190677">
            <w:pPr>
              <w:spacing w:line="360" w:lineRule="auto"/>
              <w:ind w:left="3255" w:hangingChars="1550" w:hanging="3255"/>
              <w:rPr>
                <w:szCs w:val="21"/>
              </w:rPr>
            </w:pPr>
            <w:r>
              <w:rPr>
                <w:szCs w:val="21"/>
              </w:rPr>
              <w:t xml:space="preserve">    </w:t>
            </w:r>
            <w:r w:rsidRPr="00213EEF">
              <w:rPr>
                <w:noProof/>
                <w:szCs w:val="21"/>
              </w:rPr>
              <w:pict>
                <v:shape id="图片 17" o:spid="_x0000_i1026" type="#_x0000_t75" alt="1-16" style="width:264.75pt;height:125.25pt;visibility:visible">
                  <v:imagedata r:id="rId8" o:title=""/>
                </v:shape>
              </w:pict>
            </w:r>
            <w:r>
              <w:rPr>
                <w:noProof/>
                <w:szCs w:val="21"/>
              </w:rPr>
              <w:t xml:space="preserve">             </w:t>
            </w:r>
          </w:p>
          <w:p w:rsidR="00C32573" w:rsidRPr="00415888" w:rsidRDefault="00C32573" w:rsidP="00190677">
            <w:pPr>
              <w:spacing w:line="360" w:lineRule="auto"/>
              <w:rPr>
                <w:sz w:val="18"/>
                <w:szCs w:val="18"/>
              </w:rPr>
            </w:pPr>
            <w:r>
              <w:rPr>
                <w:szCs w:val="21"/>
              </w:rPr>
              <w:t xml:space="preserve">                                                                   </w:t>
            </w:r>
            <w:r w:rsidRPr="00415888">
              <w:rPr>
                <w:rFonts w:hint="eastAsia"/>
                <w:sz w:val="18"/>
                <w:szCs w:val="18"/>
              </w:rPr>
              <w:t>图</w:t>
            </w:r>
            <w:r w:rsidRPr="00415888">
              <w:rPr>
                <w:sz w:val="18"/>
                <w:szCs w:val="18"/>
              </w:rPr>
              <w:t>3</w:t>
            </w: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r>
              <w:rPr>
                <w:noProof/>
              </w:rPr>
              <w:pict>
                <v:group id="_x0000_s1154" style="position:absolute;left:0;text-align:left;margin-left:283.6pt;margin-top:15.25pt;width:153.35pt;height:115.1pt;z-index:251656192" coordorigin="1629,12313" coordsize="3067,2302">
                  <v:shape id="_x0000_s1155" type="#_x0000_t75" style="position:absolute;left:1629;top:12313;width:3067;height:1883">
                    <v:imagedata r:id="rId9" o:title=""/>
                  </v:shape>
                  <v:shape id="_x0000_s1156" type="#_x0000_t202" style="position:absolute;left:2462;top:14196;width:1379;height:419" filled="f" stroked="f">
                    <v:textbox style="mso-next-textbox:#_x0000_s1156">
                      <w:txbxContent>
                        <w:p w:rsidR="00C32573" w:rsidRPr="000C067A" w:rsidRDefault="00C32573" w:rsidP="005C16F1">
                          <w:pPr>
                            <w:rPr>
                              <w:sz w:val="15"/>
                              <w:szCs w:val="15"/>
                            </w:rPr>
                          </w:pPr>
                          <w:r w:rsidRPr="000C067A">
                            <w:rPr>
                              <w:rFonts w:hint="eastAsia"/>
                              <w:sz w:val="15"/>
                              <w:szCs w:val="15"/>
                            </w:rPr>
                            <w:t>第</w:t>
                          </w:r>
                          <w:r w:rsidRPr="000C067A">
                            <w:rPr>
                              <w:sz w:val="15"/>
                              <w:szCs w:val="15"/>
                            </w:rPr>
                            <w:t>26</w:t>
                          </w:r>
                          <w:r w:rsidRPr="000C067A">
                            <w:rPr>
                              <w:rFonts w:hint="eastAsia"/>
                              <w:sz w:val="15"/>
                              <w:szCs w:val="15"/>
                            </w:rPr>
                            <w:t>题（图</w:t>
                          </w:r>
                          <w:r w:rsidRPr="000C067A">
                            <w:rPr>
                              <w:sz w:val="15"/>
                              <w:szCs w:val="15"/>
                            </w:rPr>
                            <w:t>1</w:t>
                          </w:r>
                          <w:r w:rsidRPr="000C067A">
                            <w:rPr>
                              <w:rFonts w:hint="eastAsia"/>
                              <w:sz w:val="15"/>
                              <w:szCs w:val="15"/>
                            </w:rPr>
                            <w:t>）</w:t>
                          </w:r>
                        </w:p>
                      </w:txbxContent>
                    </v:textbox>
                  </v:shape>
                </v:group>
              </w:pict>
            </w:r>
            <w:r w:rsidRPr="001F5E04">
              <w:rPr>
                <w:szCs w:val="21"/>
              </w:rPr>
              <w:t>2</w:t>
            </w:r>
            <w:r>
              <w:rPr>
                <w:szCs w:val="21"/>
              </w:rPr>
              <w:t>6</w:t>
            </w:r>
            <w:r w:rsidRPr="001F5E04">
              <w:rPr>
                <w:rFonts w:hint="eastAsia"/>
                <w:szCs w:val="21"/>
              </w:rPr>
              <w:t>．（本题</w:t>
            </w:r>
            <w:r w:rsidRPr="001F5E04">
              <w:rPr>
                <w:szCs w:val="21"/>
              </w:rPr>
              <w:t>1</w:t>
            </w:r>
            <w:r>
              <w:rPr>
                <w:szCs w:val="21"/>
              </w:rPr>
              <w:t>4</w:t>
            </w:r>
            <w:r w:rsidRPr="001F5E04">
              <w:rPr>
                <w:rFonts w:hint="eastAsia"/>
                <w:szCs w:val="21"/>
              </w:rPr>
              <w:t>分）</w:t>
            </w:r>
          </w:p>
          <w:p w:rsidR="00C32573" w:rsidRPr="001F5E04" w:rsidRDefault="00C32573" w:rsidP="00190677">
            <w:pPr>
              <w:spacing w:line="360" w:lineRule="auto"/>
              <w:rPr>
                <w:szCs w:val="21"/>
              </w:rPr>
            </w:pPr>
          </w:p>
          <w:p w:rsidR="00C32573" w:rsidRPr="001F5E04" w:rsidRDefault="00C32573" w:rsidP="00190677">
            <w:pPr>
              <w:spacing w:line="360" w:lineRule="auto"/>
              <w:rPr>
                <w:b/>
                <w:szCs w:val="21"/>
              </w:rPr>
            </w:pPr>
          </w:p>
          <w:p w:rsidR="00C32573" w:rsidRPr="001F5E04" w:rsidRDefault="00C32573" w:rsidP="00190677">
            <w:pPr>
              <w:spacing w:line="360" w:lineRule="auto"/>
              <w:rPr>
                <w:b/>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r>
              <w:rPr>
                <w:noProof/>
              </w:rPr>
              <w:pict>
                <v:group id="_x0000_s1157" style="position:absolute;left:0;text-align:left;margin-left:294.1pt;margin-top:-.35pt;width:152.8pt;height:121.15pt;z-index:251657216" coordorigin="4816,12317" coordsize="3056,2423">
                  <v:shape id="_x0000_s1158" type="#_x0000_t75" style="position:absolute;left:4816;top:12317;width:3056;height:1876">
                    <v:imagedata r:id="rId10" o:title=""/>
                  </v:shape>
                  <v:shape id="_x0000_s1159" type="#_x0000_t202" style="position:absolute;left:6008;top:14196;width:1379;height:544" filled="f" stroked="f">
                    <v:textbox style="mso-fit-shape-to-text:t">
                      <w:txbxContent>
                        <w:p w:rsidR="00C32573" w:rsidRPr="000C067A" w:rsidRDefault="00C32573" w:rsidP="005C16F1">
                          <w:pPr>
                            <w:rPr>
                              <w:sz w:val="15"/>
                              <w:szCs w:val="15"/>
                            </w:rPr>
                          </w:pPr>
                          <w:r w:rsidRPr="000C067A">
                            <w:rPr>
                              <w:rFonts w:hint="eastAsia"/>
                              <w:sz w:val="15"/>
                              <w:szCs w:val="15"/>
                            </w:rPr>
                            <w:t>第</w:t>
                          </w:r>
                          <w:r w:rsidRPr="000C067A">
                            <w:rPr>
                              <w:sz w:val="15"/>
                              <w:szCs w:val="15"/>
                            </w:rPr>
                            <w:t>26</w:t>
                          </w:r>
                          <w:r w:rsidRPr="000C067A">
                            <w:rPr>
                              <w:rFonts w:hint="eastAsia"/>
                              <w:sz w:val="15"/>
                              <w:szCs w:val="15"/>
                            </w:rPr>
                            <w:t>题（图</w:t>
                          </w:r>
                          <w:r>
                            <w:rPr>
                              <w:sz w:val="15"/>
                              <w:szCs w:val="15"/>
                            </w:rPr>
                            <w:t>2</w:t>
                          </w:r>
                          <w:r w:rsidRPr="000C067A">
                            <w:rPr>
                              <w:rFonts w:hint="eastAsia"/>
                              <w:sz w:val="15"/>
                              <w:szCs w:val="15"/>
                            </w:rPr>
                            <w:t>）</w:t>
                          </w:r>
                        </w:p>
                      </w:txbxContent>
                    </v:textbox>
                  </v:shape>
                </v:group>
              </w:pict>
            </w: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b/>
                <w:szCs w:val="21"/>
              </w:rPr>
            </w:pPr>
            <w:r>
              <w:rPr>
                <w:noProof/>
              </w:rPr>
              <w:pict>
                <v:group id="_x0000_s1160" style="position:absolute;left:0;text-align:left;margin-left:288.85pt;margin-top:15.25pt;width:153.9pt;height:120.7pt;z-index:251658240" coordorigin="8004,12012" coordsize="3078,2414">
                  <v:shape id="_x0000_s1161" type="#_x0000_t202" style="position:absolute;left:8850;top:13882;width:1606;height:544" filled="f" stroked="f">
                    <v:textbox style="mso-fit-shape-to-text:t">
                      <w:txbxContent>
                        <w:p w:rsidR="00C32573" w:rsidRPr="000C067A" w:rsidRDefault="00C32573" w:rsidP="005C16F1">
                          <w:pPr>
                            <w:rPr>
                              <w:sz w:val="15"/>
                              <w:szCs w:val="15"/>
                            </w:rPr>
                          </w:pPr>
                          <w:r w:rsidRPr="000C067A">
                            <w:rPr>
                              <w:rFonts w:hint="eastAsia"/>
                              <w:sz w:val="15"/>
                              <w:szCs w:val="15"/>
                            </w:rPr>
                            <w:t>第</w:t>
                          </w:r>
                          <w:r w:rsidRPr="000C067A">
                            <w:rPr>
                              <w:sz w:val="15"/>
                              <w:szCs w:val="15"/>
                            </w:rPr>
                            <w:t>26</w:t>
                          </w:r>
                          <w:r w:rsidRPr="000C067A">
                            <w:rPr>
                              <w:rFonts w:hint="eastAsia"/>
                              <w:sz w:val="15"/>
                              <w:szCs w:val="15"/>
                            </w:rPr>
                            <w:t>题（</w:t>
                          </w:r>
                          <w:r>
                            <w:rPr>
                              <w:rFonts w:hint="eastAsia"/>
                              <w:sz w:val="15"/>
                              <w:szCs w:val="15"/>
                            </w:rPr>
                            <w:t>备用图</w:t>
                          </w:r>
                          <w:r w:rsidRPr="000C067A">
                            <w:rPr>
                              <w:rFonts w:hint="eastAsia"/>
                              <w:sz w:val="15"/>
                              <w:szCs w:val="15"/>
                            </w:rPr>
                            <w:t>）</w:t>
                          </w:r>
                        </w:p>
                      </w:txbxContent>
                    </v:textbox>
                  </v:shape>
                  <v:shape id="_x0000_s1162" type="#_x0000_t75" style="position:absolute;left:8004;top:12012;width:3078;height:1883">
                    <v:imagedata r:id="rId11" o:title=""/>
                  </v:shape>
                </v:group>
              </w:pict>
            </w: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p>
          <w:p w:rsidR="00C32573" w:rsidRPr="001F5E04" w:rsidRDefault="00C32573" w:rsidP="00190677">
            <w:pPr>
              <w:spacing w:line="360" w:lineRule="auto"/>
              <w:rPr>
                <w:szCs w:val="21"/>
              </w:rPr>
            </w:pPr>
            <w:r w:rsidRPr="001F5E04">
              <w:rPr>
                <w:szCs w:val="21"/>
              </w:rPr>
              <w:t xml:space="preserve">                                                                                                                   </w:t>
            </w:r>
          </w:p>
          <w:p w:rsidR="00C32573" w:rsidRPr="001F5E04" w:rsidRDefault="00C32573" w:rsidP="00190677">
            <w:pPr>
              <w:spacing w:line="360" w:lineRule="auto"/>
              <w:ind w:firstLineChars="2900" w:firstLine="6090"/>
              <w:rPr>
                <w:szCs w:val="21"/>
              </w:rPr>
            </w:pPr>
            <w:r w:rsidRPr="001F5E04">
              <w:rPr>
                <w:szCs w:val="21"/>
              </w:rPr>
              <w:t xml:space="preserve">                             </w:t>
            </w:r>
          </w:p>
          <w:p w:rsidR="00C32573" w:rsidRPr="001F5E04" w:rsidRDefault="00C32573" w:rsidP="00190677">
            <w:pPr>
              <w:spacing w:line="360" w:lineRule="auto"/>
              <w:ind w:firstLineChars="2900" w:firstLine="6090"/>
              <w:rPr>
                <w:szCs w:val="21"/>
              </w:rPr>
            </w:pPr>
          </w:p>
          <w:p w:rsidR="00C32573" w:rsidRPr="001F5E04" w:rsidRDefault="00C32573" w:rsidP="00190677">
            <w:pPr>
              <w:spacing w:line="360" w:lineRule="auto"/>
              <w:ind w:firstLineChars="2900" w:firstLine="6090"/>
              <w:rPr>
                <w:szCs w:val="21"/>
              </w:rPr>
            </w:pPr>
          </w:p>
          <w:p w:rsidR="00C32573" w:rsidRPr="001F5E04" w:rsidRDefault="00C32573" w:rsidP="00190677">
            <w:pPr>
              <w:spacing w:line="360" w:lineRule="auto"/>
              <w:ind w:firstLineChars="2900" w:firstLine="6090"/>
              <w:rPr>
                <w:szCs w:val="21"/>
              </w:rPr>
            </w:pPr>
          </w:p>
          <w:p w:rsidR="00C32573" w:rsidRPr="001F5E04" w:rsidRDefault="00C32573" w:rsidP="00190677">
            <w:pPr>
              <w:spacing w:line="360" w:lineRule="auto"/>
              <w:rPr>
                <w:b/>
                <w:szCs w:val="21"/>
              </w:rPr>
            </w:pPr>
          </w:p>
        </w:tc>
      </w:tr>
    </w:tbl>
    <w:p w:rsidR="00C32573" w:rsidRPr="005C16F1" w:rsidRDefault="00C32573"/>
    <w:sectPr w:rsidR="00C32573" w:rsidRPr="005C16F1" w:rsidSect="00484C99">
      <w:footerReference w:type="default" r:id="rId12"/>
      <w:pgSz w:w="11906" w:h="16838" w:code="9"/>
      <w:pgMar w:top="1440" w:right="1797" w:bottom="1440" w:left="1797" w:header="851" w:footer="680" w:gutter="0"/>
      <w:cols w:space="425"/>
      <w:docGrid w:type="lines"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573" w:rsidRDefault="00C32573" w:rsidP="000F6AA4">
      <w:pPr>
        <w:spacing w:line="240" w:lineRule="auto"/>
      </w:pPr>
      <w:r>
        <w:separator/>
      </w:r>
    </w:p>
  </w:endnote>
  <w:endnote w:type="continuationSeparator" w:id="0">
    <w:p w:rsidR="00C32573" w:rsidRDefault="00C32573" w:rsidP="000F6AA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573" w:rsidRDefault="00C32573">
    <w:pPr>
      <w:pStyle w:val="Footer"/>
      <w:jc w:val="center"/>
    </w:pPr>
    <w:fldSimple w:instr=" PAGE   \* MERGEFORMAT ">
      <w:r w:rsidRPr="00DF3CA3">
        <w:rPr>
          <w:noProof/>
          <w:lang w:val="zh-CN"/>
        </w:rPr>
        <w:t>1</w:t>
      </w:r>
    </w:fldSimple>
  </w:p>
  <w:p w:rsidR="00C32573" w:rsidRDefault="00C325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573" w:rsidRDefault="00C32573" w:rsidP="000F6AA4">
      <w:pPr>
        <w:spacing w:line="240" w:lineRule="auto"/>
      </w:pPr>
      <w:r>
        <w:separator/>
      </w:r>
    </w:p>
  </w:footnote>
  <w:footnote w:type="continuationSeparator" w:id="0">
    <w:p w:rsidR="00C32573" w:rsidRDefault="00C32573" w:rsidP="000F6AA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20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6F1"/>
    <w:rsid w:val="000C067A"/>
    <w:rsid w:val="000F6AA4"/>
    <w:rsid w:val="00190677"/>
    <w:rsid w:val="001F5E04"/>
    <w:rsid w:val="00213EEF"/>
    <w:rsid w:val="002A586D"/>
    <w:rsid w:val="003E1BF8"/>
    <w:rsid w:val="00415888"/>
    <w:rsid w:val="00484C99"/>
    <w:rsid w:val="005C16F1"/>
    <w:rsid w:val="00893035"/>
    <w:rsid w:val="00BD0A2E"/>
    <w:rsid w:val="00C32573"/>
    <w:rsid w:val="00C45870"/>
    <w:rsid w:val="00DF3CA3"/>
    <w:rsid w:val="00F67F82"/>
    <w:rsid w:val="00FA6F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6F1"/>
    <w:pPr>
      <w:widowControl w:val="0"/>
      <w:adjustRightInd w:val="0"/>
      <w:spacing w:line="312" w:lineRule="atLeast"/>
      <w:jc w:val="both"/>
      <w:textAlignment w:val="baseline"/>
    </w:pPr>
    <w:rPr>
      <w:rFonts w:ascii="Times New Roman" w:hAnsi="Times New Roman"/>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
    <w:name w:val="DefaultParagraph"/>
    <w:link w:val="DefaultParagraphChar"/>
    <w:uiPriority w:val="99"/>
    <w:rsid w:val="005C16F1"/>
    <w:rPr>
      <w:rFonts w:ascii="Times New Roman"/>
    </w:rPr>
  </w:style>
  <w:style w:type="paragraph" w:customStyle="1" w:styleId="Char2">
    <w:name w:val="Char2"/>
    <w:basedOn w:val="Normal"/>
    <w:autoRedefine/>
    <w:uiPriority w:val="99"/>
    <w:rsid w:val="005C16F1"/>
    <w:pPr>
      <w:widowControl/>
      <w:adjustRightInd/>
      <w:spacing w:line="300" w:lineRule="auto"/>
      <w:ind w:firstLineChars="200" w:firstLine="200"/>
      <w:textAlignment w:val="auto"/>
    </w:pPr>
    <w:rPr>
      <w:rFonts w:ascii="Verdana" w:hAnsi="Verdana"/>
      <w:lang w:eastAsia="en-US"/>
    </w:rPr>
  </w:style>
  <w:style w:type="character" w:customStyle="1" w:styleId="DefaultParagraphChar">
    <w:name w:val="DefaultParagraph Char"/>
    <w:basedOn w:val="DefaultParagraphFont"/>
    <w:link w:val="DefaultParagraph"/>
    <w:uiPriority w:val="99"/>
    <w:locked/>
    <w:rsid w:val="005C16F1"/>
    <w:rPr>
      <w:rFonts w:ascii="Times New Roman" w:eastAsia="宋体" w:hAnsi="Calibri" w:cs="Times New Roman"/>
      <w:kern w:val="2"/>
      <w:sz w:val="22"/>
      <w:szCs w:val="22"/>
      <w:lang w:val="en-US" w:eastAsia="zh-CN" w:bidi="ar-SA"/>
    </w:rPr>
  </w:style>
  <w:style w:type="paragraph" w:styleId="BalloonText">
    <w:name w:val="Balloon Text"/>
    <w:basedOn w:val="Normal"/>
    <w:link w:val="BalloonTextChar"/>
    <w:uiPriority w:val="99"/>
    <w:semiHidden/>
    <w:rsid w:val="005C16F1"/>
    <w:pPr>
      <w:spacing w:line="240" w:lineRule="auto"/>
    </w:pPr>
    <w:rPr>
      <w:sz w:val="18"/>
      <w:szCs w:val="18"/>
    </w:rPr>
  </w:style>
  <w:style w:type="character" w:customStyle="1" w:styleId="BalloonTextChar">
    <w:name w:val="Balloon Text Char"/>
    <w:basedOn w:val="DefaultParagraphFont"/>
    <w:link w:val="BalloonText"/>
    <w:uiPriority w:val="99"/>
    <w:semiHidden/>
    <w:locked/>
    <w:rsid w:val="005C16F1"/>
    <w:rPr>
      <w:rFonts w:ascii="Times New Roman" w:eastAsia="宋体" w:hAnsi="Times New Roman" w:cs="Times New Roman"/>
      <w:kern w:val="0"/>
      <w:sz w:val="18"/>
      <w:szCs w:val="18"/>
    </w:rPr>
  </w:style>
  <w:style w:type="paragraph" w:styleId="Header">
    <w:name w:val="header"/>
    <w:basedOn w:val="Normal"/>
    <w:link w:val="HeaderChar"/>
    <w:uiPriority w:val="99"/>
    <w:semiHidden/>
    <w:rsid w:val="000F6AA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locked/>
    <w:rsid w:val="000F6AA4"/>
    <w:rPr>
      <w:rFonts w:ascii="Times New Roman" w:eastAsia="宋体" w:hAnsi="Times New Roman" w:cs="Times New Roman"/>
      <w:kern w:val="0"/>
      <w:sz w:val="18"/>
      <w:szCs w:val="18"/>
    </w:rPr>
  </w:style>
  <w:style w:type="paragraph" w:styleId="Footer">
    <w:name w:val="footer"/>
    <w:basedOn w:val="Normal"/>
    <w:link w:val="FooterChar"/>
    <w:uiPriority w:val="99"/>
    <w:rsid w:val="000F6AA4"/>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0F6AA4"/>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103</Words>
  <Characters>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Sky123.Org</cp:lastModifiedBy>
  <cp:revision>4</cp:revision>
  <dcterms:created xsi:type="dcterms:W3CDTF">2015-03-23T01:10:00Z</dcterms:created>
  <dcterms:modified xsi:type="dcterms:W3CDTF">2015-04-21T11:08:00Z</dcterms:modified>
</cp:coreProperties>
</file>