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316B2">
      <w:pPr>
        <w:spacing w:line="400" w:lineRule="exact"/>
        <w:ind w:firstLine="1446" w:firstLineChars="450"/>
        <w:jc w:val="both"/>
        <w:rPr>
          <w:rFonts w:hint="default" w:ascii="宋体" w:hAnsi="宋体" w:eastAsia="宋体"/>
          <w:b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12331700</wp:posOffset>
            </wp:positionV>
            <wp:extent cx="317500" cy="419100"/>
            <wp:effectExtent l="0" t="0" r="0" b="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 w:val="0"/>
          <w:spacing w:val="22"/>
          <w:sz w:val="28"/>
          <w:szCs w:val="22"/>
        </w:rPr>
        <w:pict>
          <v:shape id="文本框 1562" o:spid="_x0000_s1025" o:spt="202" type="#_x0000_t202" style="position:absolute;left:0pt;margin-left:-120.75pt;margin-top:-15.6pt;height:783.45pt;width:89.25pt;z-index:251660288;mso-width-relative:page;mso-height-relative:page;" stroked="t" coordsize="21600,21600">
            <v:path/>
            <v:fill focussize="0,0"/>
            <v:stroke weight="1pt" dashstyle="dashDot"/>
            <v:imagedata o:title=""/>
            <o:lock v:ext="edit"/>
            <v:textbox style="layout-flow:vertical;mso-layout-flow-alt:bottom-to-top;">
              <w:txbxContent>
                <w:p w14:paraId="7F56D610">
                  <w:pPr>
                    <w:spacing w:line="260" w:lineRule="exact"/>
                    <w:ind w:firstLine="1440" w:firstLineChars="600"/>
                    <w:rPr>
                      <w:rFonts w:hint="eastAsia"/>
                      <w:sz w:val="24"/>
                    </w:rPr>
                  </w:pPr>
                </w:p>
                <w:p w14:paraId="29BE434F">
                  <w:pPr>
                    <w:spacing w:line="260" w:lineRule="exact"/>
                    <w:rPr>
                      <w:rFonts w:hint="eastAsia"/>
                      <w:sz w:val="24"/>
                    </w:rPr>
                  </w:pPr>
                </w:p>
                <w:p w14:paraId="4B49BF05">
                  <w:pPr>
                    <w:spacing w:line="260" w:lineRule="exact"/>
                    <w:ind w:firstLine="2400" w:firstLineChars="1000"/>
                    <w:rPr>
                      <w:rFonts w:hint="eastAsia"/>
                      <w:sz w:val="24"/>
                    </w:rPr>
                  </w:pPr>
                </w:p>
                <w:p w14:paraId="2E587CA4">
                  <w:pPr>
                    <w:spacing w:line="260" w:lineRule="exact"/>
                    <w:ind w:firstLine="2400" w:firstLineChars="1000"/>
                    <w:rPr>
                      <w:rFonts w:hint="eastAsia"/>
                      <w:sz w:val="24"/>
                    </w:rPr>
                  </w:pPr>
                </w:p>
                <w:p w14:paraId="69BA9C29">
                  <w:pPr>
                    <w:spacing w:line="260" w:lineRule="exact"/>
                    <w:ind w:firstLine="3600" w:firstLineChars="1500"/>
                    <w:rPr>
                      <w:rFonts w:hint="eastAsia"/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乡镇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学校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班级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 姓名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sz w:val="24"/>
                    </w:rPr>
                    <w:t xml:space="preserve">  座号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</w:p>
                <w:p w14:paraId="4BA7FC11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53AB7A6">
                  <w:pPr>
                    <w:spacing w:line="260" w:lineRule="exact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55107E23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35FFBB3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359FA63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00B998A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53696A4E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2D8DB28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59604440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9DB5B77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C7EBD0E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569492F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6C18FD1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26BC1D4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1E812E6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7209098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0F7CB6D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3F642DB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F6E9D14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70B7F56B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C12F42D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104DDCA1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A9D6249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8F67A71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1315010F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bCs w:val="0"/>
          <w:color w:val="000000"/>
          <w:sz w:val="20"/>
          <w:szCs w:val="20"/>
        </w:rPr>
        <w:pict>
          <v:shape id="图片 1563" o:spid="_x0000_s1026" o:spt="75" type="#_x0000_t75" style="position:absolute;left:0pt;margin-left:-5184103pt;margin-top:-80694.3pt;height:62.4pt;width:58.8pt;z-index:251661312;mso-width-relative:page;mso-height-relative:page;" filled="f" o:preferrelative="t" stroked="f" coordsize="21600,21600">
            <v:path/>
            <v:fill on="f" focussize="0,0"/>
            <v:stroke on="f"/>
            <v:imagedata r:id="rId11" cropleft="11541f" croptop="4975f" cropright="13602f" cropbottom="10811f" o:title=""/>
            <o:lock v:ext="edit" aspectratio="t"/>
          </v:shape>
        </w:pict>
      </w:r>
      <w:r>
        <w:rPr>
          <w:rFonts w:hint="eastAsia" w:ascii="宋体" w:hAnsi="宋体"/>
          <w:b/>
          <w:bCs w:val="0"/>
          <w:sz w:val="32"/>
          <w:szCs w:val="32"/>
        </w:rPr>
        <w:t>202</w:t>
      </w:r>
      <w:r>
        <w:rPr>
          <w:rFonts w:hint="eastAsia" w:ascii="宋体" w:hAnsi="宋体"/>
          <w:b/>
          <w:bCs w:val="0"/>
          <w:sz w:val="32"/>
          <w:szCs w:val="32"/>
          <w:lang w:val="en-US" w:eastAsia="zh-CN"/>
        </w:rPr>
        <w:t>5秋六</w:t>
      </w:r>
      <w:r>
        <w:rPr>
          <w:rFonts w:hint="eastAsia" w:ascii="宋体" w:hAnsi="宋体"/>
          <w:b/>
          <w:bCs w:val="0"/>
          <w:sz w:val="32"/>
          <w:szCs w:val="32"/>
        </w:rPr>
        <w:t>年级数学北师大版上册</w:t>
      </w:r>
      <w:r>
        <w:rPr>
          <w:rFonts w:hint="eastAsia" w:ascii="宋体" w:hAnsi="宋体"/>
          <w:b/>
          <w:bCs w:val="0"/>
          <w:sz w:val="32"/>
          <w:szCs w:val="32"/>
          <w:lang w:val="en-US" w:eastAsia="zh-CN"/>
        </w:rPr>
        <w:t>期中卷（A卷）</w:t>
      </w:r>
    </w:p>
    <w:p w14:paraId="369ACC53">
      <w:pPr>
        <w:spacing w:line="400" w:lineRule="exact"/>
        <w:ind w:firstLine="3612" w:firstLineChars="1505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小学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六</w:t>
      </w:r>
      <w:r>
        <w:rPr>
          <w:rFonts w:hint="eastAsia" w:ascii="宋体" w:hAnsi="宋体"/>
          <w:b w:val="0"/>
          <w:bCs/>
          <w:sz w:val="24"/>
        </w:rPr>
        <w:t>年级试卷</w:t>
      </w:r>
    </w:p>
    <w:tbl>
      <w:tblPr>
        <w:tblStyle w:val="7"/>
        <w:tblW w:w="7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868"/>
        <w:gridCol w:w="829"/>
        <w:gridCol w:w="851"/>
        <w:gridCol w:w="786"/>
        <w:gridCol w:w="818"/>
        <w:gridCol w:w="996"/>
        <w:gridCol w:w="1002"/>
      </w:tblGrid>
      <w:tr w14:paraId="38D7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57" w:type="dxa"/>
          </w:tcPr>
          <w:p w14:paraId="289524EB">
            <w:pPr>
              <w:spacing w:line="400" w:lineRule="exact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题 号</w:t>
            </w:r>
          </w:p>
        </w:tc>
        <w:tc>
          <w:tcPr>
            <w:tcW w:w="868" w:type="dxa"/>
            <w:vAlign w:val="center"/>
          </w:tcPr>
          <w:p w14:paraId="77768CFB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一</w:t>
            </w:r>
          </w:p>
        </w:tc>
        <w:tc>
          <w:tcPr>
            <w:tcW w:w="829" w:type="dxa"/>
            <w:vAlign w:val="center"/>
          </w:tcPr>
          <w:p w14:paraId="22042827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32BCCD87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三</w:t>
            </w:r>
          </w:p>
        </w:tc>
        <w:tc>
          <w:tcPr>
            <w:tcW w:w="786" w:type="dxa"/>
            <w:vAlign w:val="center"/>
          </w:tcPr>
          <w:p w14:paraId="56D1E11A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四</w:t>
            </w:r>
          </w:p>
        </w:tc>
        <w:tc>
          <w:tcPr>
            <w:tcW w:w="818" w:type="dxa"/>
            <w:vAlign w:val="center"/>
          </w:tcPr>
          <w:p w14:paraId="5D798A71">
            <w:pPr>
              <w:spacing w:line="400" w:lineRule="exact"/>
              <w:ind w:left="132"/>
              <w:jc w:val="center"/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五</w:t>
            </w:r>
          </w:p>
        </w:tc>
        <w:tc>
          <w:tcPr>
            <w:tcW w:w="996" w:type="dxa"/>
            <w:vAlign w:val="center"/>
          </w:tcPr>
          <w:p w14:paraId="53A3AD29">
            <w:pPr>
              <w:spacing w:line="400" w:lineRule="exact"/>
              <w:ind w:left="132" w:leftChars="0"/>
              <w:jc w:val="center"/>
              <w:rPr>
                <w:rFonts w:hint="eastAsia" w:ascii="宋体" w:hAnsi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总 分</w:t>
            </w:r>
          </w:p>
        </w:tc>
        <w:tc>
          <w:tcPr>
            <w:tcW w:w="1002" w:type="dxa"/>
            <w:vAlign w:val="center"/>
          </w:tcPr>
          <w:p w14:paraId="434B6D1D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等 级</w:t>
            </w:r>
          </w:p>
        </w:tc>
      </w:tr>
      <w:tr w14:paraId="550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7" w:type="dxa"/>
          </w:tcPr>
          <w:p w14:paraId="61180B8B">
            <w:pPr>
              <w:spacing w:line="400" w:lineRule="exact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得 分</w:t>
            </w:r>
          </w:p>
        </w:tc>
        <w:tc>
          <w:tcPr>
            <w:tcW w:w="868" w:type="dxa"/>
            <w:vAlign w:val="center"/>
          </w:tcPr>
          <w:p w14:paraId="582CD0A7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829" w:type="dxa"/>
            <w:vAlign w:val="center"/>
          </w:tcPr>
          <w:p w14:paraId="2255624A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9C02F65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786" w:type="dxa"/>
            <w:vAlign w:val="center"/>
          </w:tcPr>
          <w:p w14:paraId="4F9AC239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818" w:type="dxa"/>
            <w:vAlign w:val="center"/>
          </w:tcPr>
          <w:p w14:paraId="5DC91E6B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996" w:type="dxa"/>
            <w:vAlign w:val="center"/>
          </w:tcPr>
          <w:p w14:paraId="6FC13BD6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43495C2B">
            <w:pPr>
              <w:spacing w:line="40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</w:p>
        </w:tc>
      </w:tr>
    </w:tbl>
    <w:p w14:paraId="3FD6A6E0">
      <w:pPr>
        <w:spacing w:line="480" w:lineRule="auto"/>
        <w:jc w:val="left"/>
        <w:textAlignment w:val="center"/>
        <w:rPr>
          <w:rFonts w:ascii="宋体" w:hAnsi="宋体" w:eastAsia="宋体" w:cs="宋体"/>
          <w:b/>
          <w:bCs w:val="0"/>
          <w:i w:val="0"/>
          <w:color w:val="000000"/>
          <w:sz w:val="24"/>
          <w:szCs w:val="24"/>
        </w:rPr>
      </w:pPr>
    </w:p>
    <w:p w14:paraId="2C1DC95A">
      <w:pPr>
        <w:numPr>
          <w:ilvl w:val="0"/>
          <w:numId w:val="1"/>
        </w:numPr>
        <w:spacing w:line="480" w:lineRule="auto"/>
        <w:jc w:val="left"/>
        <w:textAlignment w:val="center"/>
        <w:rPr>
          <w:rFonts w:hint="eastAsia" w:ascii="Times New Roman" w:hAnsi="Times New Roman" w:eastAsia="宋体" w:cs="Times New Roman"/>
          <w:b/>
          <w:bCs w:val="0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position w:val="-24"/>
          <w:sz w:val="21"/>
          <w:szCs w:val="24"/>
          <w:lang w:val="en-US" w:eastAsia="zh-CN"/>
        </w:rPr>
        <w:pict>
          <v:shape id="Object 83" o:spid="_x0000_s1027" o:spt="75" type="#_x0000_t75" style="position:absolute;left:0pt;margin-left:71.8pt;margin-top:18.25pt;height:31pt;width:12pt;z-index:251662336;mso-width-relative:page;mso-height-relative:page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b/>
          <w:bCs w:val="0"/>
          <w:i w:val="0"/>
          <w:color w:val="000000"/>
          <w:sz w:val="24"/>
          <w:szCs w:val="24"/>
        </w:rPr>
        <w:t>填空题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</w:rPr>
        <w:t>(每空2分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</w:rPr>
        <w:t>共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</w:rPr>
        <w:t>2分)</w:t>
      </w:r>
    </w:p>
    <w:p w14:paraId="6D783B8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 xml:space="preserve">I.(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</w:rPr>
        <w:t>)÷15=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/>
        </w:rPr>
        <w:t>=(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)%=(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)(填小数)=(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b w:val="0"/>
          <w:bCs/>
        </w:rPr>
        <w:t>)折</w:t>
      </w:r>
    </w:p>
    <w:p w14:paraId="54D79263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2.</w:t>
      </w:r>
      <w:r>
        <w:rPr>
          <w:rFonts w:hint="eastAsia" w:ascii="Times New Roman" w:hAnsi="Times New Roman" w:eastAsia="新宋体" w:cs="Times New Roman"/>
          <w:b w:val="0"/>
          <w:bCs/>
          <w:szCs w:val="21"/>
        </w:rPr>
        <w:t>把一个圆形纸片沿半径分成若干偶数等份的扇形，然后再拼成一个近似的长方形，这个长方形的周长比圆形纸片的周长多6</w:t>
      </w:r>
      <w:r>
        <w:rPr>
          <w:rFonts w:hint="eastAsia" w:ascii="Times New Roman" w:hAnsi="Times New Roman" w:eastAsia="新宋体" w:cs="Times New Roman"/>
          <w:b w:val="0"/>
          <w:bCs/>
          <w:i/>
          <w:szCs w:val="21"/>
        </w:rPr>
        <w:t>cm</w:t>
      </w:r>
      <w:r>
        <w:rPr>
          <w:rFonts w:hint="eastAsia" w:ascii="Times New Roman" w:hAnsi="Times New Roman" w:eastAsia="新宋体" w:cs="Times New Roman"/>
          <w:b w:val="0"/>
          <w:bCs/>
          <w:szCs w:val="21"/>
        </w:rPr>
        <w:t>，这个圆形纸片的面积是</w:t>
      </w:r>
      <w:r>
        <w:rPr>
          <w:rFonts w:hint="eastAsia" w:ascii="Times New Roman" w:hAnsi="Times New Roman" w:eastAsia="新宋体" w:cs="Times New Roman"/>
          <w:b w:val="0"/>
          <w:bCs/>
          <w:szCs w:val="21"/>
          <w:lang w:val="en-US" w:eastAsia="zh-CN"/>
        </w:rPr>
        <w:t>(        )</w:t>
      </w:r>
      <w:r>
        <w:rPr>
          <w:rFonts w:hint="eastAsia" w:ascii="Times New Roman" w:hAnsi="Times New Roman" w:eastAsia="新宋体" w:cs="Times New Roman"/>
          <w:b w:val="0"/>
          <w:bCs/>
          <w:i/>
          <w:szCs w:val="21"/>
        </w:rPr>
        <w:t>cm</w:t>
      </w:r>
      <w:r>
        <w:rPr>
          <w:rFonts w:hint="eastAsia" w:ascii="Times New Roman" w:hAnsi="Times New Roman" w:eastAsia="新宋体" w:cs="Times New Roman"/>
          <w:b w:val="0"/>
          <w:bCs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b w:val="0"/>
          <w:bCs/>
          <w:szCs w:val="21"/>
        </w:rPr>
        <w:t>。</w:t>
      </w:r>
    </w:p>
    <w:p w14:paraId="5D834305"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夜晚,当小明走近路灯并离开路灯时,他的影子先变(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b w:val="0"/>
          <w:bCs/>
        </w:rPr>
        <w:t>).后变(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b w:val="0"/>
          <w:bCs/>
        </w:rPr>
        <w:t>)。</w:t>
      </w:r>
    </w:p>
    <w:p w14:paraId="52751698">
      <w:pPr>
        <w:numPr>
          <w:ilvl w:val="0"/>
          <w:numId w:val="0"/>
        </w:numPr>
        <w:spacing w:line="360" w:lineRule="auto"/>
        <w:ind w:firstLine="210" w:firstLineChars="100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(填“长”或“短”)</w:t>
      </w:r>
    </w:p>
    <w:p w14:paraId="7B6B3AA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4.六(1)班有学生40人,今天迟到1人,请病假和事假的各1人,六(1)班今天的出勤率为(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b w:val="0"/>
          <w:bCs/>
        </w:rPr>
        <w:t>)。</w:t>
      </w:r>
    </w:p>
    <w:p w14:paraId="5ABA7AD5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5.乐乐在一张卡纸上用圆规画了一个圆并剪下来,已知圆规两脚间的距离是5cm,乐乐用绕绳法测得这张圆形纸片的周长大约是22cm.他量得(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b w:val="0"/>
          <w:bCs/>
        </w:rPr>
        <w:t>)(填“对”或“不对”),你的理由是:</w:t>
      </w:r>
    </w:p>
    <w:p w14:paraId="3A0599B7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position w:val="-24"/>
          <w:lang w:val="en-US" w:eastAsia="zh-CN"/>
        </w:rPr>
        <w:pict>
          <v:shape id="Object 85" o:spid="_x0000_s1028" o:spt="75" type="#_x0000_t75" style="position:absolute;left:0pt;margin-left:295.1pt;margin-top:9.95pt;height:31pt;width:12pt;z-index:251664384;mso-width-relative:page;mso-height-relative:page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t>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宋体" w:cs="Times New Roman"/>
          <w:b w:val="0"/>
          <w:bCs/>
        </w:rPr>
        <w:t>)。</w:t>
      </w:r>
    </w:p>
    <w:p w14:paraId="320B9DDA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position w:val="-24"/>
          <w:lang w:val="en-US" w:eastAsia="zh-CN"/>
        </w:rPr>
        <w:pict>
          <v:shape id="Object 86" o:spid="_x0000_s1029" o:spt="75" type="#_x0000_t75" style="position:absolute;left:0pt;margin-left:14.4pt;margin-top:10.5pt;height:31pt;width:12pt;z-index:251665408;mso-width-relative:page;mso-height-relative:page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t>6.学校举行踢毽子比赛,李红每分踢48个,陈亮踢的个数是李红的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/>
        </w:rPr>
        <w:t>,王伟踢的个数是陈亮的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/>
        </w:rPr>
        <w:t>,王伟每分踢(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)个。</w:t>
      </w:r>
    </w:p>
    <w:p w14:paraId="03670239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7.花生的出油率约为40%,用600kg花生能榨(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)kg花生油;要榨200kg花生油,需要(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b w:val="0"/>
          <w:bCs/>
        </w:rPr>
        <w:t>)kg花生。</w:t>
      </w:r>
    </w:p>
    <w:p w14:paraId="6C24F01D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position w:val="-24"/>
          <w:lang w:val="en-US" w:eastAsia="zh-CN"/>
        </w:rPr>
        <w:pict>
          <v:shape id="Object 84" o:spid="_x0000_s1030" o:spt="75" type="#_x0000_t75" style="position:absolute;left:0pt;margin-left:159pt;margin-top:10.5pt;height:31pt;width:12pt;z-index:251663360;mso-width-relative:page;mso-height-relative:page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t>8.近年来,我国科研人员研究推广玉米密植精准调控技术,在提升单产等方面取得明显成效。一块试验田通过增密种植后产量增加了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/>
        </w:rPr>
        <w:t>,现在产量是2.2t,原来产量是(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b w:val="0"/>
          <w:bCs/>
        </w:rPr>
        <w:t>)t。</w:t>
      </w:r>
    </w:p>
    <w:p w14:paraId="22359BF3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9.一座雕塑的基座是圆形的,周长是12.56m,它的周围种植了5m宽的环形草坪，草坪的面积是(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b w:val="0"/>
          <w:bCs/>
        </w:rPr>
        <w:t>)㎡。</w:t>
      </w:r>
    </w:p>
    <w:p w14:paraId="4E80FEA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10.淘气用同样的小正方体搭成了一个立体图形,从正面和上面看都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是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pict>
          <v:shape id="_x0000_i1025" o:spt="75" alt="1754397474585" type="#_x0000_t75" style="height:27.05pt;width:39.3pt;" filled="f" o:preferrelative="t" stroked="f" coordsize="21600,21600">
            <v:path/>
            <v:fill on="f" focussize="0,0"/>
            <v:stroke on="f"/>
            <v:imagedata r:id="rId16" o:title="175439747458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t>,这个立体图形最多可以有(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b w:val="0"/>
          <w:bCs/>
        </w:rPr>
        <w:t>)个小正方体。</w:t>
      </w:r>
    </w:p>
    <w:p w14:paraId="09B3D9DD">
      <w:pPr>
        <w:numPr>
          <w:ilvl w:val="0"/>
          <w:numId w:val="0"/>
        </w:numPr>
        <w:spacing w:line="480" w:lineRule="auto"/>
        <w:jc w:val="left"/>
        <w:textAlignment w:val="center"/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  <w:t>二、选择题（每题2分，共10分）</w:t>
      </w:r>
    </w:p>
    <w:p w14:paraId="264A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1.一个半径为r的半圆的周长是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</w:rPr>
        <w:t>(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b w:val="0"/>
          <w:bCs/>
        </w:rPr>
        <w:t>)。</w:t>
      </w:r>
    </w:p>
    <w:p w14:paraId="47A8B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eastAsia="宋体"/>
          <w:b w:val="0"/>
          <w:bCs/>
          <w:spacing w:val="-14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/>
        </w:rPr>
        <w:t>A.πr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bCs/>
        </w:rPr>
        <w:t>B. πr+r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C.2πr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 w:val="0"/>
          <w:bCs/>
        </w:rPr>
        <w:t>D.πr+2r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</w:t>
      </w:r>
      <w:r>
        <w:rPr>
          <w:b w:val="0"/>
          <w:bCs/>
          <w:sz w:val="21"/>
        </w:rPr>
        <w:pict>
          <v:shape id="文本框 109" o:spid="_x0000_s1032" o:spt="202" type="#_x0000_t202" style="position:absolute;left:0pt;margin-left:549.9pt;margin-top:-137.6pt;height:22.2pt;width:27pt;z-index:251682816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65EEDCB3">
                  <w:pPr>
                    <w:rPr>
                      <w:rFonts w:hint="eastAsia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</w:p>
    <w:p w14:paraId="0FB44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2.下面分别是用6个同样大小的正方体摆成的立体图形。</w:t>
      </w:r>
    </w:p>
    <w:p w14:paraId="13DBB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pict>
          <v:shape id="IM 36" o:spid="_x0000_s1034" o:spt="75" type="#_x0000_t75" style="position:absolute;left:0pt;margin-left:212pt;margin-top:-0.6pt;height:28pt;width:46.5pt;z-index:251667456;mso-width-relative:page;mso-height-relative:page;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pict>
          <v:shape id="IM 22" o:spid="_x0000_s1035" o:spt="75" type="#_x0000_t75" style="position:absolute;left:0pt;margin-left:140.9pt;margin-top:-1.15pt;height:28pt;width:50.5pt;z-index:251666432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pict>
          <v:shape id="_x0000_i1026" o:spt="75" type="#_x0000_t75" style="height:28pt;width:53.4pt;" filled="f" o:preferrelative="t" stroked="f" coordsize="21600,21600">
            <v:path/>
            <v:fill on="f" focussize="0,0"/>
            <v:stroke on="f"/>
            <v:imagedata r:id="rId19" o:title=""/>
            <o:lock v:ext="edit" aspectratio="f"/>
            <w10:wrap type="none"/>
            <w10:anchorlock/>
          </v:shape>
        </w:pict>
      </w:r>
    </w:p>
    <w:p w14:paraId="2BE1F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 xml:space="preserve">从(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b w:val="0"/>
          <w:bCs/>
        </w:rPr>
        <w:t xml:space="preserve"> )看，这三个立体图形的形状完全相同。</w:t>
      </w:r>
    </w:p>
    <w:p w14:paraId="1A72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A.正面和上面       B.正面和侧面      C.上面和侧面       D.上面和右面</w:t>
      </w:r>
    </w:p>
    <w:p w14:paraId="3DC5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 xml:space="preserve">3.如果两个圆的半径相差2 cm,则周长相差(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</w:rPr>
        <w:t xml:space="preserve">  )。</w:t>
      </w:r>
    </w:p>
    <w:p w14:paraId="00B07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>A.2 cm                B.6.28 cm        C.12.56 cm         D.4 cm</w:t>
      </w:r>
    </w:p>
    <w:p w14:paraId="61D33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pict>
          <v:shape id="IM 46" o:spid="_x0000_s1037" o:spt="75" type="#_x0000_t75" style="position:absolute;left:0pt;margin-left:272.9pt;margin-top:20.2pt;height:21.85pt;width:14.15pt;z-index:251668480;mso-width-relative:page;mso-height-relative:page;" filled="f" o:preferrelative="t" stroked="f" coordsize="21600,21600">
            <v:path/>
            <v:fill on="f" focussize="0,0"/>
            <v:stroke on="f"/>
            <v:imagedata r:id="rId20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pict>
          <v:shape id="IM 44" o:spid="_x0000_s1038" o:spt="75" type="#_x0000_t75" style="position:absolute;left:0pt;margin-left:195.3pt;margin-top:19.6pt;height:18.4pt;width:12.1pt;z-index:251669504;mso-width-relative:page;mso-height-relative:page;" filled="f" o:preferrelative="t" stroked="f" coordsize="21600,21600">
            <v:path/>
            <v:fill on="f" focussize="0,0"/>
            <v:stroke on="f"/>
            <v:imagedata r:id="rId21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pict>
          <v:shape id="IM 42" o:spid="_x0000_s1039" o:spt="75" type="#_x0000_t75" style="position:absolute;left:0pt;margin-left:20.6pt;margin-top:17.9pt;height:22.4pt;width:10.5pt;z-index:251670528;mso-width-relative:page;mso-height-relative:page;" filled="f" o:preferrelative="t" stroked="f" coordsize="21600,21600">
            <v:path/>
            <v:fill on="f" focussize="0,0"/>
            <v:stroke on="f"/>
            <v:imagedata r:id="rId22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pict>
          <v:shape id="IM 48" o:spid="_x0000_s1040" o:spt="75" type="#_x0000_t75" style="position:absolute;left:0pt;margin-left:113pt;margin-top:20.2pt;height:21.25pt;width:9.4pt;z-index:251671552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f"/>
          </v:shape>
        </w:pict>
      </w:r>
      <w:r>
        <w:rPr>
          <w:rFonts w:hint="eastAsia" w:ascii="Times New Roman" w:hAnsi="Times New Roman" w:eastAsia="宋体" w:cs="Times New Roman"/>
          <w:b w:val="0"/>
          <w:bCs/>
        </w:rPr>
        <w:t xml:space="preserve">4.男工人数的25%等于女工人数的30%,则女工人数是男工人数的(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/>
        </w:rPr>
        <w:t xml:space="preserve"> )。</w:t>
      </w:r>
    </w:p>
    <w:p w14:paraId="5E20C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</w:rPr>
        <w:t>A.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B.             C.             D.</w:t>
      </w:r>
    </w:p>
    <w:p w14:paraId="45C73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</w:rPr>
        <w:t xml:space="preserve">5.一杯糖水重160 g, 含糖率是12.5%。如果再放进40g 糖，含糖率变成(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</w:rPr>
        <w:t xml:space="preserve"> )。</w:t>
      </w:r>
    </w:p>
    <w:p w14:paraId="04EAC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</w:rPr>
        <w:t>A.20%              B.30%            C.37.5%               D.40%</w:t>
      </w:r>
    </w:p>
    <w:p w14:paraId="2C7D72BC">
      <w:pPr>
        <w:numPr>
          <w:ilvl w:val="0"/>
          <w:numId w:val="0"/>
        </w:numPr>
        <w:spacing w:line="480" w:lineRule="auto"/>
        <w:jc w:val="left"/>
        <w:textAlignment w:val="center"/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4"/>
          <w:lang w:val="en-US" w:eastAsia="zh-CN"/>
        </w:rPr>
        <w:t>判断题（每题1分，共5分）</w:t>
      </w:r>
    </w:p>
    <w:p w14:paraId="16CEC492">
      <w:pPr>
        <w:numPr>
          <w:ilvl w:val="0"/>
          <w:numId w:val="0"/>
        </w:numPr>
        <w:spacing w:line="480" w:lineRule="auto"/>
        <w:jc w:val="left"/>
        <w:textAlignment w:val="center"/>
        <w:rPr>
          <w:rFonts w:hint="eastAsia" w:ascii="宋体" w:hAnsi="宋体" w:cs="宋体"/>
          <w:b w:val="0"/>
          <w:bCs/>
          <w:i w:val="0"/>
          <w:color w:val="000000"/>
          <w:sz w:val="24"/>
          <w:lang w:val="en-US" w:eastAsia="zh-CN"/>
        </w:rPr>
      </w:pPr>
      <w:r>
        <w:rPr>
          <w:b w:val="0"/>
          <w:bCs/>
          <w:sz w:val="24"/>
        </w:rPr>
        <w:pict>
          <v:shape id="文本框 101" o:spid="_x0000_s1041" o:spt="202" type="#_x0000_t202" style="position:absolute;left:0pt;margin-left:398.05pt;margin-top:21.85pt;height:16.5pt;width:25.25pt;z-index:251676672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0E95A541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b w:val="0"/>
          <w:bCs/>
          <w:sz w:val="24"/>
        </w:rPr>
        <w:pict>
          <v:shape id="文本框 100" o:spid="_x0000_s1042" o:spt="202" type="#_x0000_t202" style="position:absolute;left:0pt;margin-left:398.65pt;margin-top:101.05pt;height:16.5pt;width:25.25pt;z-index:251675648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5F7C379E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b w:val="0"/>
          <w:bCs/>
          <w:sz w:val="24"/>
        </w:rPr>
        <w:pict>
          <v:shape id="文本框 99" o:spid="_x0000_s1043" o:spt="202" type="#_x0000_t202" style="position:absolute;left:0pt;margin-left:398.65pt;margin-top:73.45pt;height:16.5pt;width:25.25pt;z-index:251674624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3F6E7816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b w:val="0"/>
          <w:bCs/>
          <w:sz w:val="24"/>
        </w:rPr>
        <w:pict>
          <v:shape id="文本框 98" o:spid="_x0000_s1044" o:spt="202" type="#_x0000_t202" style="position:absolute;left:0pt;margin-left:399.85pt;margin-top:45.25pt;height:16.5pt;width:25.25pt;z-index:251673600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72EA9A55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b w:val="0"/>
          <w:bCs/>
          <w:sz w:val="24"/>
        </w:rPr>
        <w:pict>
          <v:shape id="文本框 96" o:spid="_x0000_s1045" o:spt="202" type="#_x0000_t202" style="position:absolute;left:0pt;margin-left:401.05pt;margin-top:1.45pt;height:16.5pt;width:25.25pt;z-index:251672576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0F5C5DF2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 w:cs="宋体"/>
          <w:b w:val="0"/>
          <w:bCs/>
          <w:i w:val="0"/>
          <w:color w:val="000000"/>
          <w:sz w:val="24"/>
          <w:lang w:val="en-US" w:eastAsia="zh-CN"/>
        </w:rPr>
        <w:pict>
          <v:shape id="_x0000_i1027" o:spt="75" alt="1754399135445" type="#_x0000_t75" style="height:117.3pt;width:435.35pt;" filled="f" o:preferrelative="t" stroked="f" coordsize="21600,21600">
            <v:path/>
            <v:fill on="f" focussize="0,0"/>
            <v:stroke on="f"/>
            <v:imagedata r:id="rId24" o:title="1754399135445"/>
            <o:lock v:ext="edit" aspectratio="t"/>
            <w10:wrap type="none"/>
            <w10:anchorlock/>
          </v:shape>
        </w:pict>
      </w:r>
    </w:p>
    <w:p w14:paraId="2100BEC9">
      <w:pPr>
        <w:numPr>
          <w:ilvl w:val="0"/>
          <w:numId w:val="3"/>
        </w:numPr>
        <w:spacing w:line="480" w:lineRule="auto"/>
        <w:jc w:val="left"/>
        <w:textAlignment w:val="center"/>
        <w:rPr>
          <w:rFonts w:hint="eastAsia"/>
          <w:b/>
          <w:bCs w:val="0"/>
          <w:lang w:val="en-US" w:eastAsia="zh-CN"/>
        </w:rPr>
      </w:pPr>
      <w:r>
        <w:rPr>
          <w:rFonts w:ascii="宋体" w:hAnsi="宋体" w:eastAsia="宋体" w:cs="宋体"/>
          <w:b/>
          <w:bCs w:val="0"/>
          <w:i w:val="0"/>
          <w:color w:val="000000"/>
          <w:sz w:val="24"/>
        </w:rPr>
        <w:t>计算题</w:t>
      </w:r>
      <w:r>
        <w:rPr>
          <w:rFonts w:hint="eastAsia"/>
          <w:b/>
          <w:bCs w:val="0"/>
          <w:lang w:val="en-US" w:eastAsia="zh-CN"/>
        </w:rPr>
        <w:t>（共25分。）</w:t>
      </w:r>
    </w:p>
    <w:p w14:paraId="5244FD85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eastAsia"/>
          <w:b w:val="0"/>
          <w:bCs/>
          <w:lang w:val="en-US" w:eastAsia="zh-CN"/>
        </w:rPr>
      </w:pPr>
      <w:r>
        <w:rPr>
          <w:b w:val="0"/>
          <w:bCs/>
          <w:sz w:val="21"/>
        </w:rPr>
        <w:pict>
          <v:shape id="文本框 103" o:spid="_x0000_s1049" o:spt="202" type="#_x0000_t202" style="position:absolute;left:0pt;margin-left:412.65pt;margin-top:26.75pt;height:22.2pt;width:27pt;z-index:251678720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0D76DE00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eastAsia"/>
          <w:b w:val="0"/>
          <w:bCs/>
          <w:lang w:val="en-US" w:eastAsia="zh-CN"/>
        </w:rPr>
        <w:t>直接写出得数。（8分）</w:t>
      </w:r>
    </w:p>
    <w:p w14:paraId="07995A66">
      <w:pPr>
        <w:numPr>
          <w:ilvl w:val="0"/>
          <w:numId w:val="0"/>
        </w:numPr>
        <w:spacing w:line="480" w:lineRule="auto"/>
        <w:jc w:val="left"/>
        <w:textAlignment w:val="center"/>
        <w:rPr>
          <w:rFonts w:hint="default"/>
          <w:b w:val="0"/>
          <w:bCs/>
          <w:lang w:val="en-US" w:eastAsia="zh-CN"/>
        </w:rPr>
      </w:pPr>
      <w:r>
        <w:rPr>
          <w:b w:val="0"/>
          <w:bCs/>
          <w:sz w:val="21"/>
        </w:rPr>
        <w:pict>
          <v:shape id="文本框 105" o:spid="_x0000_s1052" o:spt="202" type="#_x0000_t202" style="position:absolute;left:0pt;margin-left:137.25pt;margin-top:27.1pt;height:22.2pt;width:27pt;z-index:251680768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7016A838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b w:val="0"/>
          <w:bCs/>
          <w:sz w:val="21"/>
        </w:rPr>
        <w:pict>
          <v:shape id="文本框 104" o:spid="_x0000_s1053" o:spt="202" type="#_x0000_t202" style="position:absolute;left:0pt;margin-left:34.65pt;margin-top:26.5pt;height:22.2pt;width:27pt;z-index:251679744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02A96EDC">
                  <w:pPr>
                    <w:rPr>
                      <w:rFonts w:hint="default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default"/>
          <w:b w:val="0"/>
          <w:bCs/>
          <w:lang w:val="en-US" w:eastAsia="zh-CN"/>
        </w:rPr>
        <w:pict>
          <v:shape id="_x0000_i1028" o:spt="75" alt="1754441619651" type="#_x0000_t75" style="height:50.5pt;width:435.2pt;" filled="f" o:preferrelative="t" stroked="f" coordsize="21600,21600">
            <v:path/>
            <v:fill on="f" focussize="0,0"/>
            <v:stroke on="f"/>
            <v:imagedata r:id="rId25" o:title="1754441619651"/>
            <o:lock v:ext="edit" aspectratio="t"/>
            <w10:wrap type="none"/>
            <w10:anchorlock/>
          </v:shape>
        </w:pict>
      </w:r>
      <w:r>
        <w:rPr>
          <w:b w:val="0"/>
          <w:bCs/>
          <w:sz w:val="21"/>
        </w:rPr>
        <w:pict>
          <v:shape id="文本框 102" o:spid="_x0000_s1055" o:spt="202" type="#_x0000_t202" style="position:absolute;left:0pt;margin-left:38.25pt;margin-top:0.7pt;height:22.2pt;width:27pt;z-index:251677696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>
              <w:txbxContent>
                <w:p w14:paraId="70917D3B">
                  <w:pPr>
                    <w:rPr>
                      <w:rFonts w:hint="eastAsia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</w:p>
    <w:p w14:paraId="61A3F516">
      <w:pPr>
        <w:numPr>
          <w:ilvl w:val="0"/>
          <w:numId w:val="5"/>
        </w:numPr>
        <w:spacing w:line="480" w:lineRule="auto"/>
        <w:jc w:val="left"/>
        <w:textAlignment w:val="center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能简算的要简算。（9分）</w:t>
      </w:r>
    </w:p>
    <w:p w14:paraId="0A0F0448">
      <w:pPr>
        <w:numPr>
          <w:ilvl w:val="0"/>
          <w:numId w:val="0"/>
        </w:numPr>
        <w:spacing w:line="480" w:lineRule="auto"/>
        <w:jc w:val="left"/>
        <w:textAlignment w:val="center"/>
        <w:rPr>
          <w:rFonts w:hint="default"/>
          <w:b w:val="0"/>
          <w:bCs/>
          <w:lang w:val="en-US" w:eastAsia="zh-CN"/>
        </w:rPr>
      </w:pPr>
      <w:r>
        <w:rPr>
          <w:b w:val="0"/>
          <w:bCs/>
          <w:sz w:val="21"/>
        </w:rPr>
        <w:pict>
          <v:shape id="文本框 106" o:spid="_x0000_s1056" o:spt="202" type="#_x0000_t202" style="position:absolute;left:0pt;margin-left:50.25pt;margin-top:-77.1pt;height:22.2pt;width:27pt;mso-wrap-style:none;z-index:251681792;mso-width-relative:page;mso-height-relative:page;" fillcolor="#FFFFFF" filled="t" stroked="t" coordsize="21600,21600">
            <v:path/>
            <v:fill on="t" color2="#FFFFFF" opacity="2621f" focussize="0,0"/>
            <v:stroke color="#FFFFFF" joinstyle="miter" startarrow="oval"/>
            <v:imagedata o:title=""/>
            <o:lock v:ext="edit" aspectratio="f"/>
            <v:textbox style="mso-fit-shape-to-text:t;">
              <w:txbxContent>
                <w:p w14:paraId="2C63F087">
                  <w:pPr>
                    <w:rPr>
                      <w:rFonts w:hint="eastAsia" w:eastAsia="宋体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default"/>
          <w:b w:val="0"/>
          <w:bCs/>
          <w:lang w:val="en-US" w:eastAsia="zh-CN"/>
        </w:rPr>
        <w:pict>
          <v:shape id="_x0000_i1029" o:spt="75" alt="1754441295737" type="#_x0000_t75" style="height:29.55pt;width:447.95pt;" filled="f" o:preferrelative="t" stroked="f" coordsize="21600,21600">
            <v:path/>
            <v:fill on="f" focussize="0,0"/>
            <v:stroke on="f"/>
            <v:imagedata r:id="rId26" o:title="1754441295737"/>
            <o:lock v:ext="edit" aspectratio="t"/>
            <w10:wrap type="none"/>
            <w10:anchorlock/>
          </v:shape>
        </w:pict>
      </w:r>
    </w:p>
    <w:p w14:paraId="4CF002BC">
      <w:pPr>
        <w:shd w:val="clear" w:color="auto" w:fill="auto"/>
        <w:spacing w:line="480" w:lineRule="auto"/>
        <w:jc w:val="both"/>
        <w:textAlignment w:val="center"/>
        <w:rPr>
          <w:rFonts w:hint="eastAsia" w:eastAsia="宋体"/>
          <w:b w:val="0"/>
          <w:bCs/>
          <w:sz w:val="24"/>
          <w:lang w:val="en-US" w:eastAsia="zh-CN"/>
        </w:rPr>
      </w:pPr>
      <w:r>
        <w:rPr>
          <w:rFonts w:hint="eastAsia" w:eastAsia="宋体"/>
          <w:b w:val="0"/>
          <w:bCs/>
          <w:sz w:val="24"/>
          <w:lang w:val="en-US" w:eastAsia="zh-CN"/>
        </w:rPr>
        <w:t xml:space="preserve">             </w:t>
      </w:r>
    </w:p>
    <w:p w14:paraId="1F317845">
      <w:pPr>
        <w:shd w:val="clear" w:color="auto" w:fill="auto"/>
        <w:spacing w:line="480" w:lineRule="auto"/>
        <w:jc w:val="both"/>
        <w:textAlignment w:val="center"/>
        <w:rPr>
          <w:rFonts w:hint="eastAsia" w:eastAsia="宋体"/>
          <w:b w:val="0"/>
          <w:bCs/>
          <w:sz w:val="24"/>
          <w:lang w:val="en-US" w:eastAsia="zh-CN"/>
        </w:rPr>
      </w:pPr>
    </w:p>
    <w:p w14:paraId="4312FA09">
      <w:pPr>
        <w:shd w:val="clear" w:color="auto" w:fill="auto"/>
        <w:spacing w:line="480" w:lineRule="auto"/>
        <w:jc w:val="both"/>
        <w:textAlignment w:val="center"/>
        <w:rPr>
          <w:rFonts w:hint="default" w:eastAsia="宋体"/>
          <w:b w:val="0"/>
          <w:bCs/>
          <w:sz w:val="24"/>
          <w:lang w:val="en-US" w:eastAsia="zh-CN"/>
        </w:rPr>
      </w:pPr>
      <w:r>
        <w:rPr>
          <w:rFonts w:hint="eastAsia" w:eastAsia="宋体"/>
          <w:b w:val="0"/>
          <w:bCs/>
          <w:sz w:val="24"/>
          <w:lang w:val="en-US" w:eastAsia="zh-CN"/>
        </w:rPr>
        <w:t>3.计算如图各图形的周长和面积。（单位：dm）（8分）</w:t>
      </w:r>
    </w:p>
    <w:p w14:paraId="597AECFC">
      <w:pPr>
        <w:shd w:val="clear" w:color="auto" w:fill="auto"/>
        <w:spacing w:line="480" w:lineRule="auto"/>
        <w:jc w:val="both"/>
        <w:textAlignment w:val="center"/>
        <w:rPr>
          <w:rFonts w:hint="default" w:eastAsia="宋体"/>
          <w:b w:val="0"/>
          <w:bCs/>
          <w:sz w:val="24"/>
          <w:lang w:val="en-US" w:eastAsia="zh-CN"/>
        </w:rPr>
      </w:pPr>
      <w:r>
        <w:rPr>
          <w:rFonts w:hint="eastAsia" w:eastAsia="宋体"/>
          <w:b w:val="0"/>
          <w:bCs/>
          <w:sz w:val="24"/>
          <w:lang w:eastAsia="zh-CN"/>
        </w:rPr>
        <w:pict>
          <v:shape id="_x0000_i1030" o:spt="75" alt="1754443721819" type="#_x0000_t75" style="height:74.85pt;width:150.65pt;" filled="f" o:preferrelative="t" stroked="f" coordsize="21600,21600">
            <v:path/>
            <v:fill on="f" focussize="0,0"/>
            <v:stroke on="f"/>
            <v:imagedata r:id="rId27" o:title="1754443721819"/>
            <o:lock v:ext="edit" aspectratio="t"/>
            <w10:wrap type="none"/>
            <w10:anchorlock/>
          </v:shape>
        </w:pict>
      </w:r>
      <w:r>
        <w:rPr>
          <w:rFonts w:hint="eastAsia"/>
          <w:b w:val="0"/>
          <w:bCs/>
          <w:sz w:val="24"/>
          <w:lang w:val="en-US" w:eastAsia="zh-CN"/>
        </w:rPr>
        <w:t xml:space="preserve">     </w:t>
      </w:r>
      <w:r>
        <w:rPr>
          <w:rFonts w:hint="default" w:eastAsia="宋体"/>
          <w:b w:val="0"/>
          <w:bCs/>
          <w:sz w:val="24"/>
          <w:lang w:val="en-US" w:eastAsia="zh-CN"/>
        </w:rPr>
        <w:pict>
          <v:shape id="_x0000_i1031" o:spt="75" alt="1754443799082" type="#_x0000_t75" style="height:73.15pt;width:171.3pt;" filled="f" o:preferrelative="t" stroked="f" coordsize="21600,21600">
            <v:path/>
            <v:fill on="f" focussize="0,0"/>
            <v:stroke on="f"/>
            <v:imagedata r:id="rId28" o:title="1754443799082"/>
            <o:lock v:ext="edit" aspectratio="t"/>
            <w10:wrap type="none"/>
            <w10:anchorlock/>
          </v:shape>
        </w:pict>
      </w:r>
    </w:p>
    <w:p w14:paraId="4731B786">
      <w:pPr>
        <w:shd w:val="clear" w:color="auto" w:fill="auto"/>
        <w:spacing w:line="480" w:lineRule="auto"/>
        <w:jc w:val="both"/>
        <w:textAlignment w:val="center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  </w:t>
      </w:r>
    </w:p>
    <w:p w14:paraId="7EF2041F">
      <w:pPr>
        <w:shd w:val="clear" w:color="auto" w:fill="auto"/>
        <w:spacing w:line="480" w:lineRule="auto"/>
        <w:jc w:val="both"/>
        <w:textAlignment w:val="center"/>
        <w:rPr>
          <w:rFonts w:hint="eastAsia"/>
          <w:b w:val="0"/>
          <w:bCs/>
          <w:lang w:val="en-US" w:eastAsia="zh-CN"/>
        </w:rPr>
      </w:pPr>
    </w:p>
    <w:p w14:paraId="055227F7">
      <w:pPr>
        <w:shd w:val="clear" w:color="auto" w:fill="auto"/>
        <w:spacing w:line="480" w:lineRule="auto"/>
        <w:jc w:val="both"/>
        <w:textAlignment w:val="center"/>
        <w:rPr>
          <w:rFonts w:hint="eastAsia"/>
          <w:b w:val="0"/>
          <w:bCs/>
          <w:lang w:val="en-US" w:eastAsia="zh-CN"/>
        </w:rPr>
      </w:pPr>
    </w:p>
    <w:p w14:paraId="0BBAAACF">
      <w:pPr>
        <w:shd w:val="clear" w:color="auto" w:fill="auto"/>
        <w:spacing w:line="480" w:lineRule="auto"/>
        <w:jc w:val="both"/>
        <w:textAlignment w:val="center"/>
        <w:rPr>
          <w:rFonts w:hint="eastAsia"/>
          <w:b w:val="0"/>
          <w:bCs/>
          <w:lang w:val="en-US" w:eastAsia="zh-CN"/>
        </w:rPr>
      </w:pPr>
    </w:p>
    <w:p w14:paraId="1EEDFC92">
      <w:pPr>
        <w:shd w:val="clear" w:color="auto" w:fill="auto"/>
        <w:spacing w:line="480" w:lineRule="auto"/>
        <w:jc w:val="both"/>
        <w:textAlignment w:val="center"/>
        <w:rPr>
          <w:rFonts w:hint="eastAsia"/>
          <w:b w:val="0"/>
          <w:bCs/>
          <w:lang w:val="en-US" w:eastAsia="zh-CN"/>
        </w:rPr>
      </w:pPr>
    </w:p>
    <w:p w14:paraId="40552B3B">
      <w:pPr>
        <w:shd w:val="clear" w:color="auto" w:fill="auto"/>
        <w:spacing w:line="480" w:lineRule="auto"/>
        <w:jc w:val="both"/>
        <w:textAlignment w:val="center"/>
        <w:rPr>
          <w:b w:val="0"/>
          <w:bCs/>
          <w:sz w:val="24"/>
        </w:rPr>
      </w:pPr>
      <w:r>
        <w:rPr>
          <w:rFonts w:hint="eastAsia"/>
          <w:b w:val="0"/>
          <w:bCs/>
          <w:lang w:val="en-US" w:eastAsia="zh-CN"/>
        </w:rPr>
        <w:t xml:space="preserve">       </w:t>
      </w:r>
    </w:p>
    <w:p w14:paraId="1365CA25">
      <w:pPr>
        <w:numPr>
          <w:ilvl w:val="0"/>
          <w:numId w:val="3"/>
        </w:numPr>
        <w:spacing w:line="480" w:lineRule="auto"/>
        <w:ind w:left="0" w:leftChars="0" w:firstLine="0" w:firstLineChars="0"/>
        <w:jc w:val="left"/>
        <w:textAlignment w:val="center"/>
        <w:rPr>
          <w:rFonts w:hint="eastAsia" w:ascii="宋体" w:hAnsi="宋体" w:cs="宋体"/>
          <w:b/>
          <w:bCs w:val="0"/>
          <w:i w:val="0"/>
          <w:color w:val="000000"/>
          <w:sz w:val="24"/>
          <w:lang w:eastAsia="zh-CN"/>
        </w:rPr>
      </w:pPr>
      <w:r>
        <w:rPr>
          <w:rFonts w:hint="eastAsia" w:ascii="宋体" w:hAnsi="宋体" w:cs="宋体"/>
          <w:b/>
          <w:bCs w:val="0"/>
          <w:i w:val="0"/>
          <w:color w:val="000000"/>
          <w:position w:val="-24"/>
          <w:sz w:val="24"/>
          <w:lang w:val="en-US" w:eastAsia="zh-CN"/>
        </w:rPr>
        <w:pict>
          <v:shape id="Object 112" o:spid="_x0000_s1063" o:spt="75" type="#_x0000_t75" style="position:absolute;left:0pt;margin-left:218.3pt;margin-top:24pt;height:31pt;width:12pt;z-index:251683840;mso-width-relative:page;mso-height-relative:page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</v:shape>
        </w:pict>
      </w:r>
      <w:r>
        <w:rPr>
          <w:rFonts w:ascii="宋体" w:hAnsi="宋体" w:eastAsia="宋体" w:cs="宋体"/>
          <w:b/>
          <w:bCs w:val="0"/>
          <w:i w:val="0"/>
          <w:color w:val="000000"/>
          <w:sz w:val="24"/>
        </w:rPr>
        <w:t>解答题</w:t>
      </w:r>
      <w:r>
        <w:rPr>
          <w:rFonts w:hint="eastAsia" w:ascii="宋体" w:hAnsi="宋体" w:cs="宋体"/>
          <w:b/>
          <w:bCs w:val="0"/>
          <w:i w:val="0"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/>
          <w:bCs w:val="0"/>
          <w:i w:val="0"/>
          <w:color w:val="000000"/>
          <w:sz w:val="24"/>
          <w:lang w:val="en-US" w:eastAsia="zh-CN"/>
        </w:rPr>
        <w:t>共28分</w:t>
      </w:r>
      <w:r>
        <w:rPr>
          <w:rFonts w:hint="eastAsia" w:ascii="宋体" w:hAnsi="宋体" w:cs="宋体"/>
          <w:b/>
          <w:bCs w:val="0"/>
          <w:i w:val="0"/>
          <w:color w:val="000000"/>
          <w:sz w:val="24"/>
          <w:lang w:eastAsia="zh-CN"/>
        </w:rPr>
        <w:t>）</w:t>
      </w:r>
    </w:p>
    <w:p w14:paraId="7A7363E6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pict>
          <v:shape id="Object 113" o:spid="_x0000_s1064" o:spt="75" type="#_x0000_t75" style="position:absolute;left:0pt;margin-left:23.25pt;margin-top:13.75pt;height:31pt;width:11pt;z-index:251684864;mso-width-relative:page;mso-height-relative:page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1.一辆汽车从甲城开往乙城,第一小时行了全程的   ,第二小时行驶了90千米,这时离乙城还有全程的  ，甲城到乙城的路程是多少千米?（5分）</w:t>
      </w:r>
    </w:p>
    <w:p w14:paraId="696D8088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</w:t>
      </w:r>
    </w:p>
    <w:p w14:paraId="6612C6A2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35F86814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5F5FD98A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24E3638F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76B13900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5345923D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173726D3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501E487A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2.农科所有一块水稻试验田，去年收获水稻800千克,预计今年增收160干克，今年比去年增长了百分之几?（5分）</w:t>
      </w:r>
    </w:p>
    <w:p w14:paraId="098E8115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</w:t>
      </w:r>
    </w:p>
    <w:p w14:paraId="3601A5B3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11CEA637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6B88BA91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694CB512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1E66F536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0748BBAB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1EA40E84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3383AEDD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3.某工人计划在3天内加工完一批零件,第一天加工480个，占这批零件的40%，第二天与第三天加工零件数的比是2:3,第三天加工零件多少个?（6分）</w:t>
      </w:r>
    </w:p>
    <w:p w14:paraId="019F99E0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47B2793B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66BFC5A7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0AACDE55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65E496AE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0F5DAA9F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 w14:paraId="1B7655C1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1C8643A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4.学校开展“卫生纸芯变废为宝”活动。小明和小芳都想到了用纸芯做笔筒。他们分别把4个纸芯摆好后用彩绳捆绑固定。两位同学的打捆方式如下图所示(打结处不计)，若纸芯的直径约为3cm(纸芯厚度忽略不计)，那么这两种捆法所用彩绳的长度相等吗?请说明你的理由.（6分）</w:t>
      </w:r>
    </w:p>
    <w:p w14:paraId="7A0C98FE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pict>
          <v:shape id="_x0000_i1032" o:spt="75" alt="1754442603691" type="#_x0000_t75" style="height:84.85pt;width:356.4pt;" filled="f" o:preferrelative="t" stroked="f" coordsize="21600,21600">
            <v:path/>
            <v:fill on="f" focussize="0,0"/>
            <v:stroke on="f"/>
            <v:imagedata r:id="rId31" o:title="1754442603691"/>
            <o:lock v:ext="edit" aspectratio="t"/>
            <w10:wrap type="none"/>
            <w10:anchorlock/>
          </v:shape>
        </w:pict>
      </w:r>
    </w:p>
    <w:p w14:paraId="38854FF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6E040C78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55F6BA6D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27B0203F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563CA6BE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4B8BA7B9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</w:p>
    <w:p w14:paraId="2B2DD880"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5.线上购物不但方便快捷，还经常有优惠活动，端午节期间，某线上水果店推出购物九折优惠，会员还有优惠券可用，(如图，优惠券不可叠加使用)，李丽是这家水果的会员，购买了80元的水果，她实际要支付多少元?（6分）</w:t>
      </w:r>
    </w:p>
    <w:p w14:paraId="70037E11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pict>
          <v:shape id="_x0000_i1033" o:spt="75" alt="1754443112733" type="#_x0000_t75" style="height:45.1pt;width:275.55pt;" filled="f" o:preferrelative="t" stroked="f" coordsize="21600,21600">
            <v:path/>
            <v:fill on="f" focussize="0,0"/>
            <v:stroke on="f"/>
            <v:imagedata r:id="rId32" o:title="1754443112733"/>
            <o:lock v:ext="edit" aspectratio="t"/>
            <w10:wrap type="none"/>
            <w10:anchorlock/>
          </v:shape>
        </w:pict>
      </w:r>
    </w:p>
    <w:p w14:paraId="3832CBD5"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1546" w:h="15309" w:orient="landscape"/>
      <w:pgMar w:top="851" w:right="851" w:bottom="851" w:left="851" w:header="851" w:footer="992" w:gutter="1140"/>
      <w:cols w:space="1283" w:num="2"/>
      <w:docGrid w:linePitch="286" w:charSpace="212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1" w:fontKey="{73745D3A-352F-426D-95BE-B8902E17BAD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61CE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5D35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6168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9183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10AA0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32E7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3C988F"/>
    <w:multiLevelType w:val="singleLevel"/>
    <w:tmpl w:val="8C3C988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CBCCDC"/>
    <w:multiLevelType w:val="singleLevel"/>
    <w:tmpl w:val="EFCBCC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0F1667A"/>
    <w:multiLevelType w:val="singleLevel"/>
    <w:tmpl w:val="F0F1667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54BAD25"/>
    <w:multiLevelType w:val="singleLevel"/>
    <w:tmpl w:val="354BAD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DB1F148"/>
    <w:multiLevelType w:val="singleLevel"/>
    <w:tmpl w:val="6DB1F14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IyOGJhMDQ4Y2Q2OGViOTcyNDM0NTlmMzQ4NzRjOGIifQ=="/>
  </w:docVars>
  <w:rsids>
    <w:rsidRoot w:val="00735EE7"/>
    <w:rsid w:val="000008B9"/>
    <w:rsid w:val="000026BA"/>
    <w:rsid w:val="00002FEB"/>
    <w:rsid w:val="000035DF"/>
    <w:rsid w:val="00003720"/>
    <w:rsid w:val="00006606"/>
    <w:rsid w:val="00023B17"/>
    <w:rsid w:val="00031009"/>
    <w:rsid w:val="00031B91"/>
    <w:rsid w:val="00032D0D"/>
    <w:rsid w:val="00035215"/>
    <w:rsid w:val="0004117B"/>
    <w:rsid w:val="00043C61"/>
    <w:rsid w:val="0004465D"/>
    <w:rsid w:val="00045496"/>
    <w:rsid w:val="00046435"/>
    <w:rsid w:val="00046A7D"/>
    <w:rsid w:val="00050D9C"/>
    <w:rsid w:val="000533C1"/>
    <w:rsid w:val="00053710"/>
    <w:rsid w:val="00054C55"/>
    <w:rsid w:val="00055E7B"/>
    <w:rsid w:val="00056432"/>
    <w:rsid w:val="00056642"/>
    <w:rsid w:val="00057072"/>
    <w:rsid w:val="00060233"/>
    <w:rsid w:val="0006137C"/>
    <w:rsid w:val="00061CD3"/>
    <w:rsid w:val="00061E14"/>
    <w:rsid w:val="00065460"/>
    <w:rsid w:val="00067915"/>
    <w:rsid w:val="00075CBF"/>
    <w:rsid w:val="00077253"/>
    <w:rsid w:val="0007756A"/>
    <w:rsid w:val="00081573"/>
    <w:rsid w:val="000817C4"/>
    <w:rsid w:val="00084F4E"/>
    <w:rsid w:val="00087B0F"/>
    <w:rsid w:val="0009278E"/>
    <w:rsid w:val="00097905"/>
    <w:rsid w:val="000A1417"/>
    <w:rsid w:val="000A1B3D"/>
    <w:rsid w:val="000A357D"/>
    <w:rsid w:val="000A3764"/>
    <w:rsid w:val="000A6C01"/>
    <w:rsid w:val="000A7D91"/>
    <w:rsid w:val="000B20B5"/>
    <w:rsid w:val="000B2742"/>
    <w:rsid w:val="000B5AAB"/>
    <w:rsid w:val="000C25CA"/>
    <w:rsid w:val="000C42A2"/>
    <w:rsid w:val="000C63C6"/>
    <w:rsid w:val="000D1D93"/>
    <w:rsid w:val="000D3379"/>
    <w:rsid w:val="000D5D14"/>
    <w:rsid w:val="000D7829"/>
    <w:rsid w:val="000E0830"/>
    <w:rsid w:val="000E2AC5"/>
    <w:rsid w:val="000E3237"/>
    <w:rsid w:val="000E5E3E"/>
    <w:rsid w:val="000E6582"/>
    <w:rsid w:val="000F1354"/>
    <w:rsid w:val="000F3FD7"/>
    <w:rsid w:val="000F48CC"/>
    <w:rsid w:val="000F6882"/>
    <w:rsid w:val="000F7C43"/>
    <w:rsid w:val="000F7EC9"/>
    <w:rsid w:val="001022C7"/>
    <w:rsid w:val="00104BE0"/>
    <w:rsid w:val="00106BBD"/>
    <w:rsid w:val="0011237E"/>
    <w:rsid w:val="00116955"/>
    <w:rsid w:val="001201A7"/>
    <w:rsid w:val="00120F31"/>
    <w:rsid w:val="001212C8"/>
    <w:rsid w:val="0012459A"/>
    <w:rsid w:val="00125CEF"/>
    <w:rsid w:val="00126139"/>
    <w:rsid w:val="00126A0A"/>
    <w:rsid w:val="00127516"/>
    <w:rsid w:val="001320D2"/>
    <w:rsid w:val="00135F10"/>
    <w:rsid w:val="00143455"/>
    <w:rsid w:val="001468B7"/>
    <w:rsid w:val="001548A5"/>
    <w:rsid w:val="00156343"/>
    <w:rsid w:val="00156FB0"/>
    <w:rsid w:val="00165216"/>
    <w:rsid w:val="00166776"/>
    <w:rsid w:val="00167BDF"/>
    <w:rsid w:val="00170223"/>
    <w:rsid w:val="001702A9"/>
    <w:rsid w:val="001712C2"/>
    <w:rsid w:val="0017177C"/>
    <w:rsid w:val="00173F49"/>
    <w:rsid w:val="001774C9"/>
    <w:rsid w:val="00180BCC"/>
    <w:rsid w:val="00181D5B"/>
    <w:rsid w:val="0018488E"/>
    <w:rsid w:val="00187295"/>
    <w:rsid w:val="001874DB"/>
    <w:rsid w:val="00187D57"/>
    <w:rsid w:val="001927F0"/>
    <w:rsid w:val="0019382A"/>
    <w:rsid w:val="001943A0"/>
    <w:rsid w:val="00195B02"/>
    <w:rsid w:val="001A1B61"/>
    <w:rsid w:val="001B28C6"/>
    <w:rsid w:val="001B3DA0"/>
    <w:rsid w:val="001B499C"/>
    <w:rsid w:val="001B61FF"/>
    <w:rsid w:val="001B6218"/>
    <w:rsid w:val="001C0D05"/>
    <w:rsid w:val="001C440C"/>
    <w:rsid w:val="001C44F6"/>
    <w:rsid w:val="001C47B5"/>
    <w:rsid w:val="001C7C8C"/>
    <w:rsid w:val="001D2796"/>
    <w:rsid w:val="001D3BA2"/>
    <w:rsid w:val="001D4BA7"/>
    <w:rsid w:val="001E264A"/>
    <w:rsid w:val="001E3635"/>
    <w:rsid w:val="001E406F"/>
    <w:rsid w:val="001E60CD"/>
    <w:rsid w:val="001E6CD8"/>
    <w:rsid w:val="001F288C"/>
    <w:rsid w:val="001F3004"/>
    <w:rsid w:val="001F5251"/>
    <w:rsid w:val="001F637B"/>
    <w:rsid w:val="00200EED"/>
    <w:rsid w:val="00204AAB"/>
    <w:rsid w:val="002064AD"/>
    <w:rsid w:val="0020743B"/>
    <w:rsid w:val="00207E33"/>
    <w:rsid w:val="0021051D"/>
    <w:rsid w:val="0021143D"/>
    <w:rsid w:val="002130B8"/>
    <w:rsid w:val="00214CD1"/>
    <w:rsid w:val="0021584E"/>
    <w:rsid w:val="002168F8"/>
    <w:rsid w:val="002212D0"/>
    <w:rsid w:val="00221F79"/>
    <w:rsid w:val="00225FA7"/>
    <w:rsid w:val="00231749"/>
    <w:rsid w:val="002368E5"/>
    <w:rsid w:val="00237207"/>
    <w:rsid w:val="0024165B"/>
    <w:rsid w:val="00243358"/>
    <w:rsid w:val="002545A3"/>
    <w:rsid w:val="0025541F"/>
    <w:rsid w:val="0025547F"/>
    <w:rsid w:val="0026116A"/>
    <w:rsid w:val="002613CB"/>
    <w:rsid w:val="00263736"/>
    <w:rsid w:val="002640BA"/>
    <w:rsid w:val="002649BE"/>
    <w:rsid w:val="00264DD5"/>
    <w:rsid w:val="00265D22"/>
    <w:rsid w:val="00265EE6"/>
    <w:rsid w:val="00266D38"/>
    <w:rsid w:val="0026729E"/>
    <w:rsid w:val="00271972"/>
    <w:rsid w:val="00271DDD"/>
    <w:rsid w:val="002721C9"/>
    <w:rsid w:val="0027221B"/>
    <w:rsid w:val="00272C05"/>
    <w:rsid w:val="002733B5"/>
    <w:rsid w:val="002775DC"/>
    <w:rsid w:val="0028167A"/>
    <w:rsid w:val="00281DDE"/>
    <w:rsid w:val="00285A7C"/>
    <w:rsid w:val="0029037D"/>
    <w:rsid w:val="00290793"/>
    <w:rsid w:val="00290DF7"/>
    <w:rsid w:val="00291134"/>
    <w:rsid w:val="00292220"/>
    <w:rsid w:val="00294A25"/>
    <w:rsid w:val="00294B5D"/>
    <w:rsid w:val="00295719"/>
    <w:rsid w:val="00295E5D"/>
    <w:rsid w:val="002962F3"/>
    <w:rsid w:val="0029633B"/>
    <w:rsid w:val="00296A9B"/>
    <w:rsid w:val="002A1023"/>
    <w:rsid w:val="002A21E1"/>
    <w:rsid w:val="002A39E3"/>
    <w:rsid w:val="002A43B5"/>
    <w:rsid w:val="002A447B"/>
    <w:rsid w:val="002A6763"/>
    <w:rsid w:val="002A74A8"/>
    <w:rsid w:val="002A76F7"/>
    <w:rsid w:val="002B225D"/>
    <w:rsid w:val="002C194C"/>
    <w:rsid w:val="002C4994"/>
    <w:rsid w:val="002C4E93"/>
    <w:rsid w:val="002C6ABE"/>
    <w:rsid w:val="002C6DD3"/>
    <w:rsid w:val="002D0A8E"/>
    <w:rsid w:val="002D33AE"/>
    <w:rsid w:val="002D40EC"/>
    <w:rsid w:val="002D58F5"/>
    <w:rsid w:val="002D6743"/>
    <w:rsid w:val="002D6DB2"/>
    <w:rsid w:val="002E225B"/>
    <w:rsid w:val="002E23E0"/>
    <w:rsid w:val="002E73DB"/>
    <w:rsid w:val="002E7A4B"/>
    <w:rsid w:val="002F0C54"/>
    <w:rsid w:val="003025C5"/>
    <w:rsid w:val="0030641B"/>
    <w:rsid w:val="00306D7F"/>
    <w:rsid w:val="0031061A"/>
    <w:rsid w:val="00312A91"/>
    <w:rsid w:val="00313B9C"/>
    <w:rsid w:val="00317271"/>
    <w:rsid w:val="0032523F"/>
    <w:rsid w:val="00326389"/>
    <w:rsid w:val="00326BC4"/>
    <w:rsid w:val="0032784B"/>
    <w:rsid w:val="00332F65"/>
    <w:rsid w:val="00336B4E"/>
    <w:rsid w:val="00342AC9"/>
    <w:rsid w:val="00342C04"/>
    <w:rsid w:val="00344DFD"/>
    <w:rsid w:val="003461AA"/>
    <w:rsid w:val="0034746B"/>
    <w:rsid w:val="00347BA9"/>
    <w:rsid w:val="0035286A"/>
    <w:rsid w:val="00353DFC"/>
    <w:rsid w:val="00355868"/>
    <w:rsid w:val="00355BCD"/>
    <w:rsid w:val="0035720A"/>
    <w:rsid w:val="00357925"/>
    <w:rsid w:val="00362B24"/>
    <w:rsid w:val="00362C3C"/>
    <w:rsid w:val="0036378C"/>
    <w:rsid w:val="00364DE8"/>
    <w:rsid w:val="0036683A"/>
    <w:rsid w:val="003671C2"/>
    <w:rsid w:val="00367C03"/>
    <w:rsid w:val="00372A9F"/>
    <w:rsid w:val="003762AA"/>
    <w:rsid w:val="00380C75"/>
    <w:rsid w:val="00381B84"/>
    <w:rsid w:val="003841F8"/>
    <w:rsid w:val="00385B17"/>
    <w:rsid w:val="00386496"/>
    <w:rsid w:val="00391CE7"/>
    <w:rsid w:val="00395831"/>
    <w:rsid w:val="00396B83"/>
    <w:rsid w:val="003975AB"/>
    <w:rsid w:val="003A22F1"/>
    <w:rsid w:val="003A2864"/>
    <w:rsid w:val="003A3E0D"/>
    <w:rsid w:val="003A57AB"/>
    <w:rsid w:val="003A6A00"/>
    <w:rsid w:val="003A6F78"/>
    <w:rsid w:val="003A7D1C"/>
    <w:rsid w:val="003B124F"/>
    <w:rsid w:val="003B1C63"/>
    <w:rsid w:val="003B2AF3"/>
    <w:rsid w:val="003B7064"/>
    <w:rsid w:val="003B7B4D"/>
    <w:rsid w:val="003C2953"/>
    <w:rsid w:val="003C2EC0"/>
    <w:rsid w:val="003C3355"/>
    <w:rsid w:val="003C4B58"/>
    <w:rsid w:val="003C5AC4"/>
    <w:rsid w:val="003C64F3"/>
    <w:rsid w:val="003C67BD"/>
    <w:rsid w:val="003D182D"/>
    <w:rsid w:val="003D32AC"/>
    <w:rsid w:val="003D5106"/>
    <w:rsid w:val="003D74F8"/>
    <w:rsid w:val="003E0AEC"/>
    <w:rsid w:val="003E31DB"/>
    <w:rsid w:val="003E3A2F"/>
    <w:rsid w:val="003F2E75"/>
    <w:rsid w:val="003F3350"/>
    <w:rsid w:val="003F4F08"/>
    <w:rsid w:val="003F522A"/>
    <w:rsid w:val="003F5E4E"/>
    <w:rsid w:val="003F6BE7"/>
    <w:rsid w:val="003F6E9A"/>
    <w:rsid w:val="00401C31"/>
    <w:rsid w:val="00403E8E"/>
    <w:rsid w:val="00405571"/>
    <w:rsid w:val="00405EE5"/>
    <w:rsid w:val="00406C44"/>
    <w:rsid w:val="00406E6B"/>
    <w:rsid w:val="004071F0"/>
    <w:rsid w:val="00411639"/>
    <w:rsid w:val="004118E3"/>
    <w:rsid w:val="00413F85"/>
    <w:rsid w:val="004149C3"/>
    <w:rsid w:val="00414C7F"/>
    <w:rsid w:val="004151FC"/>
    <w:rsid w:val="00416623"/>
    <w:rsid w:val="0042107C"/>
    <w:rsid w:val="00432534"/>
    <w:rsid w:val="00432F01"/>
    <w:rsid w:val="00435FB8"/>
    <w:rsid w:val="004373BC"/>
    <w:rsid w:val="0044013A"/>
    <w:rsid w:val="004402B4"/>
    <w:rsid w:val="004422D6"/>
    <w:rsid w:val="00443DFE"/>
    <w:rsid w:val="00444EFF"/>
    <w:rsid w:val="00446FC9"/>
    <w:rsid w:val="00453FBC"/>
    <w:rsid w:val="0046354E"/>
    <w:rsid w:val="00464C85"/>
    <w:rsid w:val="0046573E"/>
    <w:rsid w:val="004667A9"/>
    <w:rsid w:val="00466EBA"/>
    <w:rsid w:val="004709A3"/>
    <w:rsid w:val="00474145"/>
    <w:rsid w:val="0047501A"/>
    <w:rsid w:val="004778E9"/>
    <w:rsid w:val="00480D5E"/>
    <w:rsid w:val="004812B6"/>
    <w:rsid w:val="00483BA0"/>
    <w:rsid w:val="00485133"/>
    <w:rsid w:val="00486643"/>
    <w:rsid w:val="0049261A"/>
    <w:rsid w:val="00493C2F"/>
    <w:rsid w:val="004961A6"/>
    <w:rsid w:val="00496416"/>
    <w:rsid w:val="0049742D"/>
    <w:rsid w:val="0049756B"/>
    <w:rsid w:val="004A3D07"/>
    <w:rsid w:val="004A4BDF"/>
    <w:rsid w:val="004B3C9B"/>
    <w:rsid w:val="004B55F9"/>
    <w:rsid w:val="004B6D4E"/>
    <w:rsid w:val="004C0775"/>
    <w:rsid w:val="004C1D2F"/>
    <w:rsid w:val="004D3043"/>
    <w:rsid w:val="004D45E0"/>
    <w:rsid w:val="004D7FC6"/>
    <w:rsid w:val="004E13E9"/>
    <w:rsid w:val="004E4C53"/>
    <w:rsid w:val="004E5985"/>
    <w:rsid w:val="004E5EDA"/>
    <w:rsid w:val="004E71FA"/>
    <w:rsid w:val="004E79CF"/>
    <w:rsid w:val="004F1371"/>
    <w:rsid w:val="004F3B4C"/>
    <w:rsid w:val="004F3CC1"/>
    <w:rsid w:val="004F45FC"/>
    <w:rsid w:val="004F6045"/>
    <w:rsid w:val="005021E5"/>
    <w:rsid w:val="00502F6F"/>
    <w:rsid w:val="005047DD"/>
    <w:rsid w:val="005055D5"/>
    <w:rsid w:val="00505B21"/>
    <w:rsid w:val="00511068"/>
    <w:rsid w:val="0051193E"/>
    <w:rsid w:val="005206C6"/>
    <w:rsid w:val="005229BB"/>
    <w:rsid w:val="005322EC"/>
    <w:rsid w:val="0054090D"/>
    <w:rsid w:val="005417C5"/>
    <w:rsid w:val="005428DE"/>
    <w:rsid w:val="00544528"/>
    <w:rsid w:val="0054533B"/>
    <w:rsid w:val="00550863"/>
    <w:rsid w:val="005508E2"/>
    <w:rsid w:val="00550911"/>
    <w:rsid w:val="00550A7F"/>
    <w:rsid w:val="005533B2"/>
    <w:rsid w:val="00554E75"/>
    <w:rsid w:val="005557CE"/>
    <w:rsid w:val="005559F8"/>
    <w:rsid w:val="00560BC3"/>
    <w:rsid w:val="0056562C"/>
    <w:rsid w:val="00566824"/>
    <w:rsid w:val="005712AA"/>
    <w:rsid w:val="0057151F"/>
    <w:rsid w:val="00572A83"/>
    <w:rsid w:val="00573AE6"/>
    <w:rsid w:val="00574B1C"/>
    <w:rsid w:val="00574DCC"/>
    <w:rsid w:val="005764C7"/>
    <w:rsid w:val="005769C6"/>
    <w:rsid w:val="00583523"/>
    <w:rsid w:val="00590EC4"/>
    <w:rsid w:val="0059288A"/>
    <w:rsid w:val="0059406D"/>
    <w:rsid w:val="005944A7"/>
    <w:rsid w:val="0059468A"/>
    <w:rsid w:val="00594A50"/>
    <w:rsid w:val="005A081D"/>
    <w:rsid w:val="005A1A18"/>
    <w:rsid w:val="005A30BC"/>
    <w:rsid w:val="005A403B"/>
    <w:rsid w:val="005A4729"/>
    <w:rsid w:val="005A4D75"/>
    <w:rsid w:val="005A74E5"/>
    <w:rsid w:val="005A75F2"/>
    <w:rsid w:val="005B1287"/>
    <w:rsid w:val="005B196F"/>
    <w:rsid w:val="005B2F14"/>
    <w:rsid w:val="005B4CD8"/>
    <w:rsid w:val="005B7BF2"/>
    <w:rsid w:val="005B7E9C"/>
    <w:rsid w:val="005C07F6"/>
    <w:rsid w:val="005C1E43"/>
    <w:rsid w:val="005C2950"/>
    <w:rsid w:val="005C4442"/>
    <w:rsid w:val="005C77F6"/>
    <w:rsid w:val="005D0FF4"/>
    <w:rsid w:val="005D127E"/>
    <w:rsid w:val="005D2453"/>
    <w:rsid w:val="005D2699"/>
    <w:rsid w:val="005D32A9"/>
    <w:rsid w:val="005D7229"/>
    <w:rsid w:val="005D74AE"/>
    <w:rsid w:val="005E00C8"/>
    <w:rsid w:val="005E012A"/>
    <w:rsid w:val="005E033B"/>
    <w:rsid w:val="005E0ADD"/>
    <w:rsid w:val="005E0DB9"/>
    <w:rsid w:val="005E0EDE"/>
    <w:rsid w:val="005E1EE0"/>
    <w:rsid w:val="005E5B6E"/>
    <w:rsid w:val="005E67CB"/>
    <w:rsid w:val="005E74B1"/>
    <w:rsid w:val="005F1B2D"/>
    <w:rsid w:val="005F4A94"/>
    <w:rsid w:val="005F6265"/>
    <w:rsid w:val="005F683D"/>
    <w:rsid w:val="0060031F"/>
    <w:rsid w:val="006061FA"/>
    <w:rsid w:val="0061003B"/>
    <w:rsid w:val="006117F9"/>
    <w:rsid w:val="0061284F"/>
    <w:rsid w:val="00613C49"/>
    <w:rsid w:val="00620F0F"/>
    <w:rsid w:val="0062186D"/>
    <w:rsid w:val="0062316B"/>
    <w:rsid w:val="00626C6D"/>
    <w:rsid w:val="00635CF7"/>
    <w:rsid w:val="00637BBB"/>
    <w:rsid w:val="0064040F"/>
    <w:rsid w:val="00640A5C"/>
    <w:rsid w:val="00640BB4"/>
    <w:rsid w:val="0064108F"/>
    <w:rsid w:val="00641E52"/>
    <w:rsid w:val="006466BD"/>
    <w:rsid w:val="006477AF"/>
    <w:rsid w:val="006500FB"/>
    <w:rsid w:val="0065213C"/>
    <w:rsid w:val="00656F26"/>
    <w:rsid w:val="00663A66"/>
    <w:rsid w:val="00665DF4"/>
    <w:rsid w:val="00666A46"/>
    <w:rsid w:val="00667617"/>
    <w:rsid w:val="006751F1"/>
    <w:rsid w:val="00676C88"/>
    <w:rsid w:val="00680602"/>
    <w:rsid w:val="00680C96"/>
    <w:rsid w:val="0068135C"/>
    <w:rsid w:val="00683F18"/>
    <w:rsid w:val="00685E9C"/>
    <w:rsid w:val="00690188"/>
    <w:rsid w:val="006917A1"/>
    <w:rsid w:val="00691BA1"/>
    <w:rsid w:val="00694B56"/>
    <w:rsid w:val="00695598"/>
    <w:rsid w:val="006960C3"/>
    <w:rsid w:val="00697391"/>
    <w:rsid w:val="00697516"/>
    <w:rsid w:val="006979F8"/>
    <w:rsid w:val="00697EC8"/>
    <w:rsid w:val="006A50B1"/>
    <w:rsid w:val="006A74B6"/>
    <w:rsid w:val="006B01CC"/>
    <w:rsid w:val="006B046F"/>
    <w:rsid w:val="006B25ED"/>
    <w:rsid w:val="006B4B15"/>
    <w:rsid w:val="006B53CE"/>
    <w:rsid w:val="006B705A"/>
    <w:rsid w:val="006B7530"/>
    <w:rsid w:val="006C0289"/>
    <w:rsid w:val="006C15DD"/>
    <w:rsid w:val="006C66D2"/>
    <w:rsid w:val="006C7A74"/>
    <w:rsid w:val="006D04AF"/>
    <w:rsid w:val="006D2B39"/>
    <w:rsid w:val="006D3BAE"/>
    <w:rsid w:val="006D660C"/>
    <w:rsid w:val="006E0704"/>
    <w:rsid w:val="006E072E"/>
    <w:rsid w:val="006E3460"/>
    <w:rsid w:val="006E39D9"/>
    <w:rsid w:val="006E3CD7"/>
    <w:rsid w:val="006E7A47"/>
    <w:rsid w:val="006F09A6"/>
    <w:rsid w:val="006F10D0"/>
    <w:rsid w:val="006F1D34"/>
    <w:rsid w:val="006F2545"/>
    <w:rsid w:val="0070589E"/>
    <w:rsid w:val="00711FE0"/>
    <w:rsid w:val="007122E1"/>
    <w:rsid w:val="00714044"/>
    <w:rsid w:val="007167E9"/>
    <w:rsid w:val="00717591"/>
    <w:rsid w:val="00720149"/>
    <w:rsid w:val="00721435"/>
    <w:rsid w:val="00724589"/>
    <w:rsid w:val="0072484F"/>
    <w:rsid w:val="00725978"/>
    <w:rsid w:val="007261BF"/>
    <w:rsid w:val="00730E09"/>
    <w:rsid w:val="00730F5F"/>
    <w:rsid w:val="007312EC"/>
    <w:rsid w:val="007326E9"/>
    <w:rsid w:val="00735EE7"/>
    <w:rsid w:val="00747601"/>
    <w:rsid w:val="00747767"/>
    <w:rsid w:val="00747B12"/>
    <w:rsid w:val="00747F0D"/>
    <w:rsid w:val="00751D7C"/>
    <w:rsid w:val="0075623B"/>
    <w:rsid w:val="007602C3"/>
    <w:rsid w:val="007604E5"/>
    <w:rsid w:val="00762A92"/>
    <w:rsid w:val="0076695A"/>
    <w:rsid w:val="00770A3D"/>
    <w:rsid w:val="00773127"/>
    <w:rsid w:val="007733D1"/>
    <w:rsid w:val="00776B02"/>
    <w:rsid w:val="0078031E"/>
    <w:rsid w:val="007805E0"/>
    <w:rsid w:val="00785998"/>
    <w:rsid w:val="00790F23"/>
    <w:rsid w:val="0079212C"/>
    <w:rsid w:val="0079382D"/>
    <w:rsid w:val="00797942"/>
    <w:rsid w:val="007A0FA4"/>
    <w:rsid w:val="007A1C47"/>
    <w:rsid w:val="007A4A4B"/>
    <w:rsid w:val="007B1DC1"/>
    <w:rsid w:val="007B3431"/>
    <w:rsid w:val="007B623E"/>
    <w:rsid w:val="007C0F2E"/>
    <w:rsid w:val="007C4350"/>
    <w:rsid w:val="007C5210"/>
    <w:rsid w:val="007C5D49"/>
    <w:rsid w:val="007C7D24"/>
    <w:rsid w:val="007D397D"/>
    <w:rsid w:val="007E0F83"/>
    <w:rsid w:val="007E53C9"/>
    <w:rsid w:val="007E5F51"/>
    <w:rsid w:val="007F1503"/>
    <w:rsid w:val="007F159E"/>
    <w:rsid w:val="007F6D51"/>
    <w:rsid w:val="00802E42"/>
    <w:rsid w:val="00805270"/>
    <w:rsid w:val="00810DF8"/>
    <w:rsid w:val="00810EB7"/>
    <w:rsid w:val="00811AE3"/>
    <w:rsid w:val="00812E9C"/>
    <w:rsid w:val="0081699C"/>
    <w:rsid w:val="008234FB"/>
    <w:rsid w:val="008242E0"/>
    <w:rsid w:val="00825A3A"/>
    <w:rsid w:val="00825BBA"/>
    <w:rsid w:val="008268C9"/>
    <w:rsid w:val="00830331"/>
    <w:rsid w:val="00831DA0"/>
    <w:rsid w:val="008324D0"/>
    <w:rsid w:val="008327C9"/>
    <w:rsid w:val="00833F05"/>
    <w:rsid w:val="008348ED"/>
    <w:rsid w:val="00835908"/>
    <w:rsid w:val="00836CA6"/>
    <w:rsid w:val="00836FA1"/>
    <w:rsid w:val="008417D0"/>
    <w:rsid w:val="0084396D"/>
    <w:rsid w:val="00844B6F"/>
    <w:rsid w:val="00846908"/>
    <w:rsid w:val="00851188"/>
    <w:rsid w:val="00855244"/>
    <w:rsid w:val="00862952"/>
    <w:rsid w:val="0086441F"/>
    <w:rsid w:val="008668AC"/>
    <w:rsid w:val="008702F8"/>
    <w:rsid w:val="00870A2F"/>
    <w:rsid w:val="00871133"/>
    <w:rsid w:val="00872B84"/>
    <w:rsid w:val="00874DA2"/>
    <w:rsid w:val="00877E67"/>
    <w:rsid w:val="00883AA4"/>
    <w:rsid w:val="0088586D"/>
    <w:rsid w:val="00886B81"/>
    <w:rsid w:val="008870BF"/>
    <w:rsid w:val="008872E4"/>
    <w:rsid w:val="00891849"/>
    <w:rsid w:val="00891CC5"/>
    <w:rsid w:val="00892DFA"/>
    <w:rsid w:val="00897EB6"/>
    <w:rsid w:val="008A01C5"/>
    <w:rsid w:val="008A05D1"/>
    <w:rsid w:val="008A15AC"/>
    <w:rsid w:val="008A2FE3"/>
    <w:rsid w:val="008A7444"/>
    <w:rsid w:val="008B0343"/>
    <w:rsid w:val="008C13B8"/>
    <w:rsid w:val="008C39B6"/>
    <w:rsid w:val="008C5DA6"/>
    <w:rsid w:val="008D1BFD"/>
    <w:rsid w:val="008D759B"/>
    <w:rsid w:val="008D7753"/>
    <w:rsid w:val="008E03A0"/>
    <w:rsid w:val="008E42CF"/>
    <w:rsid w:val="008E52B4"/>
    <w:rsid w:val="008E6E03"/>
    <w:rsid w:val="008F1BC2"/>
    <w:rsid w:val="008F46B7"/>
    <w:rsid w:val="008F63D2"/>
    <w:rsid w:val="00900B0B"/>
    <w:rsid w:val="00902FBE"/>
    <w:rsid w:val="0090479F"/>
    <w:rsid w:val="00910177"/>
    <w:rsid w:val="00912120"/>
    <w:rsid w:val="00915088"/>
    <w:rsid w:val="009157CB"/>
    <w:rsid w:val="00923D93"/>
    <w:rsid w:val="00925798"/>
    <w:rsid w:val="00925B75"/>
    <w:rsid w:val="00927C7E"/>
    <w:rsid w:val="00927F30"/>
    <w:rsid w:val="009308FF"/>
    <w:rsid w:val="009330B3"/>
    <w:rsid w:val="0093390F"/>
    <w:rsid w:val="00933E15"/>
    <w:rsid w:val="0093775C"/>
    <w:rsid w:val="0094132B"/>
    <w:rsid w:val="00942D3A"/>
    <w:rsid w:val="0094518F"/>
    <w:rsid w:val="00951289"/>
    <w:rsid w:val="00952F81"/>
    <w:rsid w:val="009547BB"/>
    <w:rsid w:val="00956BDF"/>
    <w:rsid w:val="00957E1F"/>
    <w:rsid w:val="00960B84"/>
    <w:rsid w:val="009628E0"/>
    <w:rsid w:val="00963C64"/>
    <w:rsid w:val="0096414F"/>
    <w:rsid w:val="00964513"/>
    <w:rsid w:val="00967ADE"/>
    <w:rsid w:val="00967ECF"/>
    <w:rsid w:val="00970677"/>
    <w:rsid w:val="00980C28"/>
    <w:rsid w:val="00983C35"/>
    <w:rsid w:val="0098656D"/>
    <w:rsid w:val="00996A25"/>
    <w:rsid w:val="009A4338"/>
    <w:rsid w:val="009A5448"/>
    <w:rsid w:val="009A6D61"/>
    <w:rsid w:val="009B0E02"/>
    <w:rsid w:val="009B59C3"/>
    <w:rsid w:val="009B5B4E"/>
    <w:rsid w:val="009C4D99"/>
    <w:rsid w:val="009C5BC4"/>
    <w:rsid w:val="009C73A6"/>
    <w:rsid w:val="009D1AB4"/>
    <w:rsid w:val="009D2A0B"/>
    <w:rsid w:val="009D5430"/>
    <w:rsid w:val="009D60E3"/>
    <w:rsid w:val="009D6F7F"/>
    <w:rsid w:val="009D77B2"/>
    <w:rsid w:val="009E534C"/>
    <w:rsid w:val="009E6BB3"/>
    <w:rsid w:val="009E6BBE"/>
    <w:rsid w:val="009F2338"/>
    <w:rsid w:val="009F6C3B"/>
    <w:rsid w:val="00A014B2"/>
    <w:rsid w:val="00A01D9C"/>
    <w:rsid w:val="00A02145"/>
    <w:rsid w:val="00A03161"/>
    <w:rsid w:val="00A10766"/>
    <w:rsid w:val="00A12737"/>
    <w:rsid w:val="00A15AD4"/>
    <w:rsid w:val="00A1642C"/>
    <w:rsid w:val="00A20550"/>
    <w:rsid w:val="00A3199A"/>
    <w:rsid w:val="00A32263"/>
    <w:rsid w:val="00A45F15"/>
    <w:rsid w:val="00A5241F"/>
    <w:rsid w:val="00A54E0A"/>
    <w:rsid w:val="00A55FAC"/>
    <w:rsid w:val="00A5605B"/>
    <w:rsid w:val="00A5638B"/>
    <w:rsid w:val="00A57AE0"/>
    <w:rsid w:val="00A6021A"/>
    <w:rsid w:val="00A61F31"/>
    <w:rsid w:val="00A62EF0"/>
    <w:rsid w:val="00A668C6"/>
    <w:rsid w:val="00A679CD"/>
    <w:rsid w:val="00A713C4"/>
    <w:rsid w:val="00A71FFE"/>
    <w:rsid w:val="00A73231"/>
    <w:rsid w:val="00A749D6"/>
    <w:rsid w:val="00A76345"/>
    <w:rsid w:val="00A77F2A"/>
    <w:rsid w:val="00A83C65"/>
    <w:rsid w:val="00A85308"/>
    <w:rsid w:val="00A8732A"/>
    <w:rsid w:val="00A9127B"/>
    <w:rsid w:val="00A914CF"/>
    <w:rsid w:val="00A96553"/>
    <w:rsid w:val="00AA37CC"/>
    <w:rsid w:val="00AA3DAE"/>
    <w:rsid w:val="00AA4757"/>
    <w:rsid w:val="00AB4A77"/>
    <w:rsid w:val="00AB779F"/>
    <w:rsid w:val="00AC22DD"/>
    <w:rsid w:val="00AC4465"/>
    <w:rsid w:val="00AC4779"/>
    <w:rsid w:val="00AC581B"/>
    <w:rsid w:val="00AC5DA0"/>
    <w:rsid w:val="00AC7467"/>
    <w:rsid w:val="00AD13DF"/>
    <w:rsid w:val="00AD3628"/>
    <w:rsid w:val="00AD48C4"/>
    <w:rsid w:val="00AD5753"/>
    <w:rsid w:val="00AD5E40"/>
    <w:rsid w:val="00AD7A61"/>
    <w:rsid w:val="00AE0308"/>
    <w:rsid w:val="00AE3A2D"/>
    <w:rsid w:val="00AE4046"/>
    <w:rsid w:val="00AE43D2"/>
    <w:rsid w:val="00AF3991"/>
    <w:rsid w:val="00AF679A"/>
    <w:rsid w:val="00B017A8"/>
    <w:rsid w:val="00B01B02"/>
    <w:rsid w:val="00B04400"/>
    <w:rsid w:val="00B06543"/>
    <w:rsid w:val="00B06F70"/>
    <w:rsid w:val="00B1483F"/>
    <w:rsid w:val="00B1495C"/>
    <w:rsid w:val="00B14AF5"/>
    <w:rsid w:val="00B15C13"/>
    <w:rsid w:val="00B15EB9"/>
    <w:rsid w:val="00B16BE9"/>
    <w:rsid w:val="00B21246"/>
    <w:rsid w:val="00B214D7"/>
    <w:rsid w:val="00B21E68"/>
    <w:rsid w:val="00B21EB8"/>
    <w:rsid w:val="00B227C2"/>
    <w:rsid w:val="00B22A8A"/>
    <w:rsid w:val="00B277CA"/>
    <w:rsid w:val="00B31859"/>
    <w:rsid w:val="00B31991"/>
    <w:rsid w:val="00B34A24"/>
    <w:rsid w:val="00B34C29"/>
    <w:rsid w:val="00B3521F"/>
    <w:rsid w:val="00B359C4"/>
    <w:rsid w:val="00B35D1B"/>
    <w:rsid w:val="00B362F5"/>
    <w:rsid w:val="00B374AC"/>
    <w:rsid w:val="00B4191F"/>
    <w:rsid w:val="00B42A9C"/>
    <w:rsid w:val="00B44CAD"/>
    <w:rsid w:val="00B45D01"/>
    <w:rsid w:val="00B45E52"/>
    <w:rsid w:val="00B51008"/>
    <w:rsid w:val="00B51D1E"/>
    <w:rsid w:val="00B52252"/>
    <w:rsid w:val="00B53053"/>
    <w:rsid w:val="00B56ABD"/>
    <w:rsid w:val="00B613DD"/>
    <w:rsid w:val="00B64C0A"/>
    <w:rsid w:val="00B65711"/>
    <w:rsid w:val="00B700C8"/>
    <w:rsid w:val="00B7337B"/>
    <w:rsid w:val="00B8008F"/>
    <w:rsid w:val="00B80C13"/>
    <w:rsid w:val="00B825A2"/>
    <w:rsid w:val="00B82B56"/>
    <w:rsid w:val="00B83354"/>
    <w:rsid w:val="00B8344D"/>
    <w:rsid w:val="00B8379C"/>
    <w:rsid w:val="00B84471"/>
    <w:rsid w:val="00B90F8D"/>
    <w:rsid w:val="00B92F2C"/>
    <w:rsid w:val="00B94CF9"/>
    <w:rsid w:val="00BA037E"/>
    <w:rsid w:val="00BA0724"/>
    <w:rsid w:val="00BA1CDD"/>
    <w:rsid w:val="00BA210F"/>
    <w:rsid w:val="00BB4D07"/>
    <w:rsid w:val="00BC336B"/>
    <w:rsid w:val="00BC495C"/>
    <w:rsid w:val="00BC6C00"/>
    <w:rsid w:val="00BD25E9"/>
    <w:rsid w:val="00BD2C2F"/>
    <w:rsid w:val="00BD5317"/>
    <w:rsid w:val="00BD694D"/>
    <w:rsid w:val="00BE319E"/>
    <w:rsid w:val="00BE6779"/>
    <w:rsid w:val="00BE6B96"/>
    <w:rsid w:val="00BE7363"/>
    <w:rsid w:val="00BF1A73"/>
    <w:rsid w:val="00BF32B3"/>
    <w:rsid w:val="00BF400A"/>
    <w:rsid w:val="00BF58EE"/>
    <w:rsid w:val="00BF727E"/>
    <w:rsid w:val="00BF7317"/>
    <w:rsid w:val="00C00C95"/>
    <w:rsid w:val="00C01BB6"/>
    <w:rsid w:val="00C02FC6"/>
    <w:rsid w:val="00C07C39"/>
    <w:rsid w:val="00C10D19"/>
    <w:rsid w:val="00C13208"/>
    <w:rsid w:val="00C16718"/>
    <w:rsid w:val="00C17B0C"/>
    <w:rsid w:val="00C17D1F"/>
    <w:rsid w:val="00C22E1C"/>
    <w:rsid w:val="00C23448"/>
    <w:rsid w:val="00C23CDA"/>
    <w:rsid w:val="00C3114C"/>
    <w:rsid w:val="00C3244D"/>
    <w:rsid w:val="00C34565"/>
    <w:rsid w:val="00C3544E"/>
    <w:rsid w:val="00C44478"/>
    <w:rsid w:val="00C448EA"/>
    <w:rsid w:val="00C476CA"/>
    <w:rsid w:val="00C47F0B"/>
    <w:rsid w:val="00C534D2"/>
    <w:rsid w:val="00C53976"/>
    <w:rsid w:val="00C57899"/>
    <w:rsid w:val="00C6051F"/>
    <w:rsid w:val="00C6154E"/>
    <w:rsid w:val="00C62424"/>
    <w:rsid w:val="00C62940"/>
    <w:rsid w:val="00C644B0"/>
    <w:rsid w:val="00C65B50"/>
    <w:rsid w:val="00C675F5"/>
    <w:rsid w:val="00C72619"/>
    <w:rsid w:val="00C75D9D"/>
    <w:rsid w:val="00C835B0"/>
    <w:rsid w:val="00C861DF"/>
    <w:rsid w:val="00C87101"/>
    <w:rsid w:val="00C87A86"/>
    <w:rsid w:val="00C90925"/>
    <w:rsid w:val="00C92D5F"/>
    <w:rsid w:val="00C96337"/>
    <w:rsid w:val="00C96A86"/>
    <w:rsid w:val="00CA1C1B"/>
    <w:rsid w:val="00CA31B4"/>
    <w:rsid w:val="00CA5611"/>
    <w:rsid w:val="00CA5E70"/>
    <w:rsid w:val="00CB2FF5"/>
    <w:rsid w:val="00CB3F6D"/>
    <w:rsid w:val="00CB533A"/>
    <w:rsid w:val="00CB5B13"/>
    <w:rsid w:val="00CB610B"/>
    <w:rsid w:val="00CB6E51"/>
    <w:rsid w:val="00CB7EFC"/>
    <w:rsid w:val="00CC0D06"/>
    <w:rsid w:val="00CC0F76"/>
    <w:rsid w:val="00CC32B2"/>
    <w:rsid w:val="00CC3E24"/>
    <w:rsid w:val="00CC415A"/>
    <w:rsid w:val="00CC42AD"/>
    <w:rsid w:val="00CC63FA"/>
    <w:rsid w:val="00CC7A9B"/>
    <w:rsid w:val="00CC7F43"/>
    <w:rsid w:val="00CD644D"/>
    <w:rsid w:val="00CD7D47"/>
    <w:rsid w:val="00CE0B61"/>
    <w:rsid w:val="00CE131D"/>
    <w:rsid w:val="00CE321D"/>
    <w:rsid w:val="00CE4BE1"/>
    <w:rsid w:val="00CE5A67"/>
    <w:rsid w:val="00CF0B64"/>
    <w:rsid w:val="00CF4ACA"/>
    <w:rsid w:val="00CF5972"/>
    <w:rsid w:val="00CF741C"/>
    <w:rsid w:val="00CF7445"/>
    <w:rsid w:val="00D0328E"/>
    <w:rsid w:val="00D065AC"/>
    <w:rsid w:val="00D07A06"/>
    <w:rsid w:val="00D10C3B"/>
    <w:rsid w:val="00D12538"/>
    <w:rsid w:val="00D127F3"/>
    <w:rsid w:val="00D1330A"/>
    <w:rsid w:val="00D151D1"/>
    <w:rsid w:val="00D15FF4"/>
    <w:rsid w:val="00D16493"/>
    <w:rsid w:val="00D214A1"/>
    <w:rsid w:val="00D2294F"/>
    <w:rsid w:val="00D2407B"/>
    <w:rsid w:val="00D240B9"/>
    <w:rsid w:val="00D25670"/>
    <w:rsid w:val="00D27B44"/>
    <w:rsid w:val="00D27D63"/>
    <w:rsid w:val="00D3006E"/>
    <w:rsid w:val="00D319C1"/>
    <w:rsid w:val="00D32A00"/>
    <w:rsid w:val="00D32B9F"/>
    <w:rsid w:val="00D3396F"/>
    <w:rsid w:val="00D355B3"/>
    <w:rsid w:val="00D36A44"/>
    <w:rsid w:val="00D40F3F"/>
    <w:rsid w:val="00D414F0"/>
    <w:rsid w:val="00D4178D"/>
    <w:rsid w:val="00D43BAD"/>
    <w:rsid w:val="00D468D2"/>
    <w:rsid w:val="00D46E65"/>
    <w:rsid w:val="00D4746D"/>
    <w:rsid w:val="00D508F5"/>
    <w:rsid w:val="00D51092"/>
    <w:rsid w:val="00D51993"/>
    <w:rsid w:val="00D51F4C"/>
    <w:rsid w:val="00D52912"/>
    <w:rsid w:val="00D53C3F"/>
    <w:rsid w:val="00D554CA"/>
    <w:rsid w:val="00D55BE8"/>
    <w:rsid w:val="00D6751A"/>
    <w:rsid w:val="00D67B90"/>
    <w:rsid w:val="00D67CF8"/>
    <w:rsid w:val="00D7087F"/>
    <w:rsid w:val="00D7120C"/>
    <w:rsid w:val="00D76A3B"/>
    <w:rsid w:val="00D77EAC"/>
    <w:rsid w:val="00D80C60"/>
    <w:rsid w:val="00D812AB"/>
    <w:rsid w:val="00D81D9C"/>
    <w:rsid w:val="00D8613A"/>
    <w:rsid w:val="00D87E6E"/>
    <w:rsid w:val="00D97ACA"/>
    <w:rsid w:val="00DA40E8"/>
    <w:rsid w:val="00DA4C37"/>
    <w:rsid w:val="00DA7739"/>
    <w:rsid w:val="00DB0292"/>
    <w:rsid w:val="00DB35FF"/>
    <w:rsid w:val="00DB4BEC"/>
    <w:rsid w:val="00DB6302"/>
    <w:rsid w:val="00DB631C"/>
    <w:rsid w:val="00DB7662"/>
    <w:rsid w:val="00DC0046"/>
    <w:rsid w:val="00DC02C1"/>
    <w:rsid w:val="00DC209F"/>
    <w:rsid w:val="00DC341B"/>
    <w:rsid w:val="00DC5471"/>
    <w:rsid w:val="00DC57EB"/>
    <w:rsid w:val="00DC6301"/>
    <w:rsid w:val="00DC6B49"/>
    <w:rsid w:val="00DC7BA2"/>
    <w:rsid w:val="00DD0A91"/>
    <w:rsid w:val="00DD3024"/>
    <w:rsid w:val="00DD41BE"/>
    <w:rsid w:val="00DD7A3B"/>
    <w:rsid w:val="00DE15FC"/>
    <w:rsid w:val="00DE28E2"/>
    <w:rsid w:val="00DE5FA4"/>
    <w:rsid w:val="00DF22AF"/>
    <w:rsid w:val="00DF296B"/>
    <w:rsid w:val="00DF40CF"/>
    <w:rsid w:val="00E0104F"/>
    <w:rsid w:val="00E01317"/>
    <w:rsid w:val="00E042B6"/>
    <w:rsid w:val="00E06C85"/>
    <w:rsid w:val="00E114FE"/>
    <w:rsid w:val="00E32CEA"/>
    <w:rsid w:val="00E36B28"/>
    <w:rsid w:val="00E36EA3"/>
    <w:rsid w:val="00E40A9F"/>
    <w:rsid w:val="00E44B76"/>
    <w:rsid w:val="00E460CE"/>
    <w:rsid w:val="00E46FF4"/>
    <w:rsid w:val="00E473EC"/>
    <w:rsid w:val="00E477B6"/>
    <w:rsid w:val="00E51C6A"/>
    <w:rsid w:val="00E52595"/>
    <w:rsid w:val="00E52793"/>
    <w:rsid w:val="00E530D0"/>
    <w:rsid w:val="00E532A9"/>
    <w:rsid w:val="00E53429"/>
    <w:rsid w:val="00E53545"/>
    <w:rsid w:val="00E53BF5"/>
    <w:rsid w:val="00E55ECD"/>
    <w:rsid w:val="00E56B23"/>
    <w:rsid w:val="00E600D3"/>
    <w:rsid w:val="00E6129C"/>
    <w:rsid w:val="00E61F78"/>
    <w:rsid w:val="00E62EE0"/>
    <w:rsid w:val="00E6624F"/>
    <w:rsid w:val="00E7550E"/>
    <w:rsid w:val="00E764D6"/>
    <w:rsid w:val="00E80AF7"/>
    <w:rsid w:val="00E81EBF"/>
    <w:rsid w:val="00E84019"/>
    <w:rsid w:val="00E86193"/>
    <w:rsid w:val="00E87C2C"/>
    <w:rsid w:val="00E906C0"/>
    <w:rsid w:val="00E91135"/>
    <w:rsid w:val="00E921BA"/>
    <w:rsid w:val="00E96D5F"/>
    <w:rsid w:val="00EA2435"/>
    <w:rsid w:val="00EA27F4"/>
    <w:rsid w:val="00EB61F5"/>
    <w:rsid w:val="00EB636D"/>
    <w:rsid w:val="00EC1225"/>
    <w:rsid w:val="00EC3414"/>
    <w:rsid w:val="00EC51BC"/>
    <w:rsid w:val="00EC5B1C"/>
    <w:rsid w:val="00ED1B5D"/>
    <w:rsid w:val="00ED38EC"/>
    <w:rsid w:val="00ED3E0B"/>
    <w:rsid w:val="00ED7422"/>
    <w:rsid w:val="00EE2183"/>
    <w:rsid w:val="00EE3728"/>
    <w:rsid w:val="00EE6C68"/>
    <w:rsid w:val="00EE7FB8"/>
    <w:rsid w:val="00EF2013"/>
    <w:rsid w:val="00EF2C84"/>
    <w:rsid w:val="00EF3325"/>
    <w:rsid w:val="00EF645B"/>
    <w:rsid w:val="00F0200A"/>
    <w:rsid w:val="00F02886"/>
    <w:rsid w:val="00F031C6"/>
    <w:rsid w:val="00F05140"/>
    <w:rsid w:val="00F05ACA"/>
    <w:rsid w:val="00F06AEF"/>
    <w:rsid w:val="00F0743A"/>
    <w:rsid w:val="00F10784"/>
    <w:rsid w:val="00F1144F"/>
    <w:rsid w:val="00F141A6"/>
    <w:rsid w:val="00F16663"/>
    <w:rsid w:val="00F172FD"/>
    <w:rsid w:val="00F23099"/>
    <w:rsid w:val="00F41795"/>
    <w:rsid w:val="00F43791"/>
    <w:rsid w:val="00F44393"/>
    <w:rsid w:val="00F47DBC"/>
    <w:rsid w:val="00F50260"/>
    <w:rsid w:val="00F521CA"/>
    <w:rsid w:val="00F52BCF"/>
    <w:rsid w:val="00F54476"/>
    <w:rsid w:val="00F56610"/>
    <w:rsid w:val="00F576DA"/>
    <w:rsid w:val="00F60AAD"/>
    <w:rsid w:val="00F613CA"/>
    <w:rsid w:val="00F640DE"/>
    <w:rsid w:val="00F6612D"/>
    <w:rsid w:val="00F731BF"/>
    <w:rsid w:val="00F74211"/>
    <w:rsid w:val="00F75EE1"/>
    <w:rsid w:val="00F80801"/>
    <w:rsid w:val="00F80BA0"/>
    <w:rsid w:val="00F81616"/>
    <w:rsid w:val="00F82935"/>
    <w:rsid w:val="00F82CB5"/>
    <w:rsid w:val="00F8380E"/>
    <w:rsid w:val="00F852B2"/>
    <w:rsid w:val="00F9086B"/>
    <w:rsid w:val="00F93100"/>
    <w:rsid w:val="00F9338B"/>
    <w:rsid w:val="00F946F3"/>
    <w:rsid w:val="00FA10A6"/>
    <w:rsid w:val="00FA1A83"/>
    <w:rsid w:val="00FA1E0B"/>
    <w:rsid w:val="00FB3990"/>
    <w:rsid w:val="00FB6EFA"/>
    <w:rsid w:val="00FC041F"/>
    <w:rsid w:val="00FC2CD0"/>
    <w:rsid w:val="00FC2F09"/>
    <w:rsid w:val="00FC36CD"/>
    <w:rsid w:val="00FC4D95"/>
    <w:rsid w:val="00FD159F"/>
    <w:rsid w:val="00FE1D34"/>
    <w:rsid w:val="00FE4F90"/>
    <w:rsid w:val="00FE5670"/>
    <w:rsid w:val="00FF2D70"/>
    <w:rsid w:val="00FF42A3"/>
    <w:rsid w:val="00FF5D5E"/>
    <w:rsid w:val="0155561E"/>
    <w:rsid w:val="01CE0CC6"/>
    <w:rsid w:val="02425F47"/>
    <w:rsid w:val="027A5940"/>
    <w:rsid w:val="03301F6D"/>
    <w:rsid w:val="044C50BA"/>
    <w:rsid w:val="04B82BD3"/>
    <w:rsid w:val="053A245E"/>
    <w:rsid w:val="05D167C0"/>
    <w:rsid w:val="086A5B0F"/>
    <w:rsid w:val="09ED69F7"/>
    <w:rsid w:val="0A8079FD"/>
    <w:rsid w:val="0A9A1E42"/>
    <w:rsid w:val="0B2307FD"/>
    <w:rsid w:val="0C0B1662"/>
    <w:rsid w:val="0C0E4CDC"/>
    <w:rsid w:val="0C311D87"/>
    <w:rsid w:val="0CFB142B"/>
    <w:rsid w:val="0D907DC5"/>
    <w:rsid w:val="0D930BD9"/>
    <w:rsid w:val="0D9553DC"/>
    <w:rsid w:val="0F44530B"/>
    <w:rsid w:val="0F851480"/>
    <w:rsid w:val="10B62239"/>
    <w:rsid w:val="12CD4BAE"/>
    <w:rsid w:val="159F1943"/>
    <w:rsid w:val="159F260D"/>
    <w:rsid w:val="16E41182"/>
    <w:rsid w:val="16ED1092"/>
    <w:rsid w:val="17942202"/>
    <w:rsid w:val="17AA4179"/>
    <w:rsid w:val="189476C3"/>
    <w:rsid w:val="18B24DA0"/>
    <w:rsid w:val="1990174F"/>
    <w:rsid w:val="1A3524FD"/>
    <w:rsid w:val="1A393593"/>
    <w:rsid w:val="1A47372A"/>
    <w:rsid w:val="1AAB623F"/>
    <w:rsid w:val="1B603288"/>
    <w:rsid w:val="1C187EAD"/>
    <w:rsid w:val="1C320FD7"/>
    <w:rsid w:val="1D996C36"/>
    <w:rsid w:val="1F9D049A"/>
    <w:rsid w:val="203A3325"/>
    <w:rsid w:val="206B1CAA"/>
    <w:rsid w:val="208539D6"/>
    <w:rsid w:val="20C02C9D"/>
    <w:rsid w:val="21091F11"/>
    <w:rsid w:val="216215D5"/>
    <w:rsid w:val="229677D4"/>
    <w:rsid w:val="233A01DA"/>
    <w:rsid w:val="23825FAA"/>
    <w:rsid w:val="2610085B"/>
    <w:rsid w:val="26600825"/>
    <w:rsid w:val="2739669D"/>
    <w:rsid w:val="274B1653"/>
    <w:rsid w:val="278E564F"/>
    <w:rsid w:val="27BA6271"/>
    <w:rsid w:val="28673E8D"/>
    <w:rsid w:val="289B0C50"/>
    <w:rsid w:val="296B229E"/>
    <w:rsid w:val="29AB625B"/>
    <w:rsid w:val="2A2F68B8"/>
    <w:rsid w:val="2A4917DD"/>
    <w:rsid w:val="2AE40D52"/>
    <w:rsid w:val="2B1E1C78"/>
    <w:rsid w:val="2B5355CD"/>
    <w:rsid w:val="2B97636B"/>
    <w:rsid w:val="2C4800A3"/>
    <w:rsid w:val="2D5138EA"/>
    <w:rsid w:val="2DA251A4"/>
    <w:rsid w:val="2E606745"/>
    <w:rsid w:val="30161909"/>
    <w:rsid w:val="30226B4B"/>
    <w:rsid w:val="30C2069C"/>
    <w:rsid w:val="30FD3114"/>
    <w:rsid w:val="325966D8"/>
    <w:rsid w:val="32A105F3"/>
    <w:rsid w:val="332E7A07"/>
    <w:rsid w:val="340873DE"/>
    <w:rsid w:val="34624301"/>
    <w:rsid w:val="34E32DC5"/>
    <w:rsid w:val="351647A5"/>
    <w:rsid w:val="36174C78"/>
    <w:rsid w:val="36AB53B6"/>
    <w:rsid w:val="36FF6BCA"/>
    <w:rsid w:val="37600BC6"/>
    <w:rsid w:val="37FB36FD"/>
    <w:rsid w:val="39DE1D35"/>
    <w:rsid w:val="3A3D43D5"/>
    <w:rsid w:val="3A4F678F"/>
    <w:rsid w:val="3C1A101E"/>
    <w:rsid w:val="3E6E73FF"/>
    <w:rsid w:val="3EC62D97"/>
    <w:rsid w:val="3EF43ABE"/>
    <w:rsid w:val="3FA532F5"/>
    <w:rsid w:val="400B4205"/>
    <w:rsid w:val="401364B0"/>
    <w:rsid w:val="405014B2"/>
    <w:rsid w:val="41605C14"/>
    <w:rsid w:val="418036D2"/>
    <w:rsid w:val="41FD7840"/>
    <w:rsid w:val="436E4D20"/>
    <w:rsid w:val="439C0FC0"/>
    <w:rsid w:val="459B29D8"/>
    <w:rsid w:val="48557A9E"/>
    <w:rsid w:val="48C76146"/>
    <w:rsid w:val="49AF077C"/>
    <w:rsid w:val="4A9F7B0D"/>
    <w:rsid w:val="4AAC19DB"/>
    <w:rsid w:val="4B0126FE"/>
    <w:rsid w:val="4B0E7FA0"/>
    <w:rsid w:val="4BA17066"/>
    <w:rsid w:val="4C365491"/>
    <w:rsid w:val="4C3A7F22"/>
    <w:rsid w:val="4D814A59"/>
    <w:rsid w:val="4DD92648"/>
    <w:rsid w:val="4E50305D"/>
    <w:rsid w:val="52046E9E"/>
    <w:rsid w:val="522E048D"/>
    <w:rsid w:val="5231037E"/>
    <w:rsid w:val="532F6D06"/>
    <w:rsid w:val="54640C31"/>
    <w:rsid w:val="55C220B3"/>
    <w:rsid w:val="55CF47D0"/>
    <w:rsid w:val="56053B24"/>
    <w:rsid w:val="565E378E"/>
    <w:rsid w:val="58FF6D0A"/>
    <w:rsid w:val="5B7D5CA6"/>
    <w:rsid w:val="5C3140D1"/>
    <w:rsid w:val="5D080CF3"/>
    <w:rsid w:val="5D1D4073"/>
    <w:rsid w:val="5F61293D"/>
    <w:rsid w:val="5F7C1524"/>
    <w:rsid w:val="5FB46F10"/>
    <w:rsid w:val="5FD0361E"/>
    <w:rsid w:val="62323634"/>
    <w:rsid w:val="62A611DF"/>
    <w:rsid w:val="62AF1C11"/>
    <w:rsid w:val="631A67C1"/>
    <w:rsid w:val="647E77BF"/>
    <w:rsid w:val="64E8498C"/>
    <w:rsid w:val="64F94404"/>
    <w:rsid w:val="65420B70"/>
    <w:rsid w:val="670F0ED0"/>
    <w:rsid w:val="6712775C"/>
    <w:rsid w:val="681317B4"/>
    <w:rsid w:val="688B214D"/>
    <w:rsid w:val="69386686"/>
    <w:rsid w:val="6A024D1C"/>
    <w:rsid w:val="6AD037C8"/>
    <w:rsid w:val="6B234F4A"/>
    <w:rsid w:val="6B256F14"/>
    <w:rsid w:val="6B3C70A6"/>
    <w:rsid w:val="6B8E4AB9"/>
    <w:rsid w:val="6CCE613F"/>
    <w:rsid w:val="6DA66897"/>
    <w:rsid w:val="6DB620A5"/>
    <w:rsid w:val="6E266E3C"/>
    <w:rsid w:val="6E92169B"/>
    <w:rsid w:val="6F546756"/>
    <w:rsid w:val="6F7F4719"/>
    <w:rsid w:val="703740D4"/>
    <w:rsid w:val="70712DCE"/>
    <w:rsid w:val="70A533EF"/>
    <w:rsid w:val="71503577"/>
    <w:rsid w:val="71777D9E"/>
    <w:rsid w:val="71D376CA"/>
    <w:rsid w:val="71FA6334"/>
    <w:rsid w:val="72B952F7"/>
    <w:rsid w:val="7339611F"/>
    <w:rsid w:val="73FC3C9F"/>
    <w:rsid w:val="741D2628"/>
    <w:rsid w:val="763C15B6"/>
    <w:rsid w:val="76907665"/>
    <w:rsid w:val="76D84CF5"/>
    <w:rsid w:val="782B1AB0"/>
    <w:rsid w:val="789C1C3B"/>
    <w:rsid w:val="78FB12B4"/>
    <w:rsid w:val="79563067"/>
    <w:rsid w:val="799A58A3"/>
    <w:rsid w:val="7A426083"/>
    <w:rsid w:val="7BDD2EF3"/>
    <w:rsid w:val="7BE6624C"/>
    <w:rsid w:val="7C4023E2"/>
    <w:rsid w:val="7D6B5BB3"/>
    <w:rsid w:val="7E535D59"/>
    <w:rsid w:val="7E5439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11">
    <w:name w:val="Normal_10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">
    <w:name w:val="Normal_1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3">
    <w:name w:val="Normal_3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4">
    <w:name w:val="Normal_4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5">
    <w:name w:val="Normal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">
    <w:name w:val="Normal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thtool\&#25968;&#23398;&#24037;&#2085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2"/>
    <customShpInfo spid="_x0000_s1034"/>
    <customShpInfo spid="_x0000_s1035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9"/>
    <customShpInfo spid="_x0000_s1052"/>
    <customShpInfo spid="_x0000_s1053"/>
    <customShpInfo spid="_x0000_s1055"/>
    <customShpInfo spid="_x0000_s1056"/>
    <customShpInfo spid="_x0000_s1063"/>
    <customShpInfo spid="_x0000_s1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数学工具</Template>
  <Company>微软中国</Company>
  <Pages>2</Pages>
  <Words>1232</Words>
  <Characters>1425</Characters>
  <Lines>1</Lines>
  <Paragraphs>1</Paragraphs>
  <TotalTime>157260528</TotalTime>
  <ScaleCrop>false</ScaleCrop>
  <LinksUpToDate>false</LinksUpToDate>
  <CharactersWithSpaces>1854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2012-04-13T00:56:00Z</dcterms:created>
  <dc:creator>微软用户</dc:creator>
  <cp:lastModifiedBy>上帝掷骰子吗</cp:lastModifiedBy>
  <cp:lastPrinted>2025-05-29T02:32:00Z</cp:lastPrinted>
  <dcterms:modified xsi:type="dcterms:W3CDTF">2026-02-11T01:08:23Z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64C764F8C15146C2B4B80F135B103FA1_12</vt:lpwstr>
  </property>
</Properties>
</file>